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035C7" w14:textId="1DAF93CC" w:rsidR="00227B14" w:rsidRDefault="00227B14" w:rsidP="00227B14">
      <w:pPr>
        <w:pStyle w:val="OZNPROJEKTUwskazaniedatylubwersjiprojektu"/>
        <w:rPr>
          <w:rFonts w:eastAsia="Times"/>
        </w:rPr>
      </w:pPr>
      <w:r>
        <w:rPr>
          <w:rFonts w:eastAsia="Times"/>
        </w:rPr>
        <w:t>Projekt</w:t>
      </w:r>
      <w:r w:rsidR="00422FE1">
        <w:rPr>
          <w:rFonts w:eastAsia="Times"/>
        </w:rPr>
        <w:t xml:space="preserve"> z </w:t>
      </w:r>
      <w:r w:rsidR="006E0237">
        <w:t xml:space="preserve">dnia </w:t>
      </w:r>
      <w:r w:rsidR="00045AB7">
        <w:t>30</w:t>
      </w:r>
      <w:r w:rsidR="001F2114">
        <w:t> czerwca</w:t>
      </w:r>
      <w:r w:rsidR="000A40E1">
        <w:t xml:space="preserve"> </w:t>
      </w:r>
      <w:r>
        <w:rPr>
          <w:rFonts w:eastAsia="Times"/>
        </w:rPr>
        <w:t>202</w:t>
      </w:r>
      <w:r w:rsidR="001F2114">
        <w:t>6 </w:t>
      </w:r>
      <w:r w:rsidR="006E0237">
        <w:t>r.</w:t>
      </w:r>
    </w:p>
    <w:p w14:paraId="084F6E5D" w14:textId="17223DF9" w:rsidR="00227B14" w:rsidRPr="00227B14" w:rsidRDefault="00227B14" w:rsidP="00227B14">
      <w:pPr>
        <w:pStyle w:val="OZNRODZAKTUtznustawalubrozporzdzenieiorganwydajcy"/>
        <w:rPr>
          <w:rFonts w:eastAsia="Times"/>
        </w:rPr>
      </w:pPr>
      <w:r w:rsidRPr="00227B14">
        <w:rPr>
          <w:rFonts w:eastAsia="Times"/>
        </w:rPr>
        <w:t>ROZPORZĄDZENIE</w:t>
      </w:r>
    </w:p>
    <w:p w14:paraId="6A498B06" w14:textId="7B9B8958" w:rsidR="00227B14" w:rsidRPr="001F52AE" w:rsidRDefault="00227B14" w:rsidP="00227B14">
      <w:pPr>
        <w:pStyle w:val="OZNRODZAKTUtznustawalubrozporzdzenieiorganwydajcy"/>
        <w:rPr>
          <w:rStyle w:val="IGindeksgrny"/>
          <w:rFonts w:eastAsia="Times"/>
        </w:rPr>
      </w:pPr>
      <w:r w:rsidRPr="00227B14">
        <w:rPr>
          <w:rFonts w:eastAsia="Times"/>
        </w:rPr>
        <w:t>Ministra Cyfryzacji</w:t>
      </w:r>
      <w:bookmarkStart w:id="0" w:name="_Hlk215144378"/>
      <w:r w:rsidRPr="00227B14">
        <w:rPr>
          <w:rStyle w:val="IGPindeksgrnyipogrubienie"/>
          <w:rFonts w:eastAsia="Times"/>
        </w:rPr>
        <w:footnoteReference w:id="2"/>
      </w:r>
      <w:r w:rsidRPr="00227B14">
        <w:rPr>
          <w:rStyle w:val="IGPindeksgrnyipogrubienie"/>
          <w:rFonts w:eastAsia="Times"/>
        </w:rPr>
        <w:t>)</w:t>
      </w:r>
      <w:bookmarkEnd w:id="0"/>
    </w:p>
    <w:p w14:paraId="22674996" w14:textId="167F72DD" w:rsidR="00227B14" w:rsidRPr="00227B14" w:rsidRDefault="00227B14" w:rsidP="00227B14">
      <w:pPr>
        <w:pStyle w:val="DATAAKTUdatauchwalenialubwydaniaaktu"/>
      </w:pPr>
      <w:r w:rsidRPr="00227B14">
        <w:t>z dnia ………</w:t>
      </w:r>
      <w:r w:rsidR="00B73763">
        <w:t>……………………………..</w:t>
      </w:r>
      <w:r w:rsidRPr="00227B14">
        <w:t>……. r.</w:t>
      </w:r>
    </w:p>
    <w:p w14:paraId="4B6D99AD" w14:textId="3F083B5A" w:rsidR="007B0A18" w:rsidRDefault="007B0A18" w:rsidP="00227B14">
      <w:pPr>
        <w:pStyle w:val="TYTUAKTUprzedmiotregulacjiustawylubrozporzdzenia"/>
      </w:pPr>
      <w:r>
        <w:t xml:space="preserve">w </w:t>
      </w:r>
      <w:r w:rsidRPr="007B0A18">
        <w:t xml:space="preserve">sprawie </w:t>
      </w:r>
      <w:r w:rsidR="009A132A">
        <w:t xml:space="preserve">szczegółowego zakresu informacji wymaganych dla </w:t>
      </w:r>
      <w:r w:rsidRPr="007B0A18">
        <w:t>wniosk</w:t>
      </w:r>
      <w:r w:rsidR="00C14B3A">
        <w:t>ów</w:t>
      </w:r>
      <w:r w:rsidR="00422FE1" w:rsidRPr="007B0A18">
        <w:t xml:space="preserve"> o</w:t>
      </w:r>
      <w:r w:rsidR="00422FE1">
        <w:t> </w:t>
      </w:r>
      <w:r w:rsidRPr="007B0A18">
        <w:t xml:space="preserve">realizację uprawnień </w:t>
      </w:r>
      <w:r w:rsidR="00311CAC">
        <w:t xml:space="preserve">abonentów </w:t>
      </w:r>
      <w:r w:rsidR="00422FE1">
        <w:t>i </w:t>
      </w:r>
      <w:r w:rsidRPr="007B0A18">
        <w:t>trybu procedowania</w:t>
      </w:r>
      <w:r w:rsidR="006F464A">
        <w:t xml:space="preserve"> tych wniosków,</w:t>
      </w:r>
      <w:r w:rsidR="00422FE1">
        <w:t xml:space="preserve"> a </w:t>
      </w:r>
      <w:r w:rsidR="006F464A">
        <w:t xml:space="preserve">także </w:t>
      </w:r>
      <w:r w:rsidR="00787E00">
        <w:t xml:space="preserve">określenia </w:t>
      </w:r>
      <w:r w:rsidR="004D5065">
        <w:t>szczegółow</w:t>
      </w:r>
      <w:r w:rsidR="00787E00">
        <w:t>ych</w:t>
      </w:r>
      <w:r w:rsidR="004D5065">
        <w:t xml:space="preserve"> warunk</w:t>
      </w:r>
      <w:r w:rsidR="00910441">
        <w:t>ów</w:t>
      </w:r>
      <w:r w:rsidR="004D5065">
        <w:t xml:space="preserve"> realizacji uprawnienia do wyboru dostawcy usług komunikacji głosowej</w:t>
      </w:r>
    </w:p>
    <w:p w14:paraId="408B20EA" w14:textId="07F2ED71" w:rsidR="00227B14" w:rsidRPr="00227B14" w:rsidRDefault="00227B14" w:rsidP="007E2B95">
      <w:pPr>
        <w:pStyle w:val="NIEARTTEKSTtekstnieartykuowanynppodstprawnarozplubpreambua"/>
      </w:pPr>
      <w:r w:rsidRPr="00227B14">
        <w:t>Na podstawie</w:t>
      </w:r>
      <w:r w:rsidR="001F2114">
        <w:t xml:space="preserve"> art. </w:t>
      </w:r>
      <w:r w:rsidRPr="00227B14">
        <w:t>33</w:t>
      </w:r>
      <w:r w:rsidR="001F2114" w:rsidRPr="00227B14">
        <w:t>0</w:t>
      </w:r>
      <w:r w:rsidR="001F2114">
        <w:t xml:space="preserve"> ust. </w:t>
      </w:r>
      <w:r w:rsidR="00422FE1" w:rsidRPr="00227B14">
        <w:t>6</w:t>
      </w:r>
      <w:r w:rsidR="00422FE1">
        <w:t> </w:t>
      </w:r>
      <w:r w:rsidRPr="00227B14">
        <w:t>ustawy</w:t>
      </w:r>
      <w:r w:rsidR="00422FE1" w:rsidRPr="00227B14">
        <w:t xml:space="preserve"> z</w:t>
      </w:r>
      <w:r w:rsidR="00422FE1">
        <w:t> </w:t>
      </w:r>
      <w:r w:rsidRPr="00227B14">
        <w:t>dnia 1</w:t>
      </w:r>
      <w:r w:rsidR="00422FE1" w:rsidRPr="00227B14">
        <w:t>2</w:t>
      </w:r>
      <w:r w:rsidR="00422FE1">
        <w:t> </w:t>
      </w:r>
      <w:r w:rsidRPr="00227B14">
        <w:t>lipca 202</w:t>
      </w:r>
      <w:r w:rsidR="00422FE1" w:rsidRPr="00227B14">
        <w:t>4</w:t>
      </w:r>
      <w:r w:rsidR="00422FE1">
        <w:t> </w:t>
      </w:r>
      <w:r w:rsidRPr="00227B14">
        <w:t xml:space="preserve">r. </w:t>
      </w:r>
      <w:r w:rsidR="005B3DED" w:rsidRPr="00227B14">
        <w:t>–</w:t>
      </w:r>
      <w:r w:rsidRPr="00227B14">
        <w:t xml:space="preserve"> Prawo komunikacji elektronicznej (</w:t>
      </w:r>
      <w:r w:rsidR="001F2114">
        <w:t>Dz. U. poz. </w:t>
      </w:r>
      <w:r w:rsidRPr="00227B14">
        <w:t>122</w:t>
      </w:r>
      <w:r w:rsidR="00422FE1" w:rsidRPr="00227B14">
        <w:t>1</w:t>
      </w:r>
      <w:r w:rsidR="00A4161C">
        <w:t>,</w:t>
      </w:r>
      <w:r w:rsidR="00422FE1" w:rsidRPr="00227B14">
        <w:t xml:space="preserve"> z</w:t>
      </w:r>
      <w:r w:rsidR="00422FE1">
        <w:t> </w:t>
      </w:r>
      <w:r w:rsidRPr="00227B14">
        <w:t>202</w:t>
      </w:r>
      <w:r w:rsidR="00422FE1" w:rsidRPr="00227B14">
        <w:t>5</w:t>
      </w:r>
      <w:r w:rsidR="00422FE1">
        <w:t> </w:t>
      </w:r>
      <w:r w:rsidRPr="00227B14">
        <w:t>r.</w:t>
      </w:r>
      <w:r w:rsidR="001F2114">
        <w:t xml:space="preserve"> poz. </w:t>
      </w:r>
      <w:r w:rsidRPr="00227B14">
        <w:t>63</w:t>
      </w:r>
      <w:r w:rsidR="001F2114" w:rsidRPr="00227B14">
        <w:t>7</w:t>
      </w:r>
      <w:r w:rsidR="001F2114">
        <w:t xml:space="preserve"> i </w:t>
      </w:r>
      <w:r w:rsidRPr="00227B14">
        <w:t>82</w:t>
      </w:r>
      <w:r w:rsidR="001F2114" w:rsidRPr="00227B14">
        <w:t>0</w:t>
      </w:r>
      <w:r w:rsidR="001F2114">
        <w:t xml:space="preserve"> oraz</w:t>
      </w:r>
      <w:r w:rsidR="003A7391">
        <w:t xml:space="preserve"> z </w:t>
      </w:r>
      <w:r w:rsidR="00A4161C">
        <w:t>202</w:t>
      </w:r>
      <w:r w:rsidR="003A7391">
        <w:t>6 </w:t>
      </w:r>
      <w:r w:rsidR="00A4161C">
        <w:t>r.</w:t>
      </w:r>
      <w:r w:rsidR="001F2114">
        <w:t xml:space="preserve"> poz. </w:t>
      </w:r>
      <w:r w:rsidR="00A4161C">
        <w:t>252</w:t>
      </w:r>
      <w:r w:rsidR="00CD2995">
        <w:t xml:space="preserve"> i 815</w:t>
      </w:r>
      <w:r w:rsidRPr="00227B14">
        <w:t>) zarządza się, co następuje:</w:t>
      </w:r>
    </w:p>
    <w:p w14:paraId="23CC37F2" w14:textId="08BC2B1F" w:rsidR="00DA764D" w:rsidRPr="00DA764D" w:rsidRDefault="00227B14" w:rsidP="00422FE1">
      <w:pPr>
        <w:pStyle w:val="ARTartustawynprozporzdzenia"/>
      </w:pPr>
      <w:bookmarkStart w:id="1" w:name="_Hlk214611953"/>
      <w:r w:rsidRPr="003A7391">
        <w:rPr>
          <w:rStyle w:val="Ppogrubienie"/>
        </w:rPr>
        <w:t>§</w:t>
      </w:r>
      <w:bookmarkEnd w:id="1"/>
      <w:r w:rsidRPr="003A7391">
        <w:rPr>
          <w:rStyle w:val="Ppogrubienie"/>
        </w:rPr>
        <w:t xml:space="preserve"> 1.</w:t>
      </w:r>
      <w:r w:rsidR="00DA764D" w:rsidRPr="00DA764D">
        <w:t xml:space="preserve"> </w:t>
      </w:r>
      <w:r w:rsidR="00DA764D" w:rsidRPr="007E2B95">
        <w:t>Rozporządzenie</w:t>
      </w:r>
      <w:r w:rsidR="00DA764D" w:rsidRPr="00DA764D">
        <w:t xml:space="preserve"> określa:</w:t>
      </w:r>
    </w:p>
    <w:p w14:paraId="6C8B0040" w14:textId="09C4CC14" w:rsidR="00DA764D" w:rsidRPr="00DA764D" w:rsidRDefault="00DA764D" w:rsidP="003A7391">
      <w:pPr>
        <w:pStyle w:val="PKTpunkt"/>
      </w:pPr>
      <w:r w:rsidRPr="00DA764D">
        <w:t>1)</w:t>
      </w:r>
      <w:r w:rsidRPr="00DA764D">
        <w:tab/>
        <w:t xml:space="preserve">szczegółowy zakres informacji wymaganych dla wniosków składanych przez: </w:t>
      </w:r>
    </w:p>
    <w:p w14:paraId="2B958014" w14:textId="28EB64FE" w:rsidR="00DA764D" w:rsidRPr="00DA764D" w:rsidRDefault="00DA764D" w:rsidP="00422FE1">
      <w:pPr>
        <w:pStyle w:val="LITlitera"/>
      </w:pPr>
      <w:r w:rsidRPr="00DA764D">
        <w:t>a)</w:t>
      </w:r>
      <w:r w:rsidRPr="00DA764D">
        <w:tab/>
        <w:t>abonenta</w:t>
      </w:r>
      <w:r w:rsidR="00A60408">
        <w:t xml:space="preserve"> usługi dostępu do</w:t>
      </w:r>
      <w:r w:rsidRPr="00DA764D">
        <w:t xml:space="preserve"> </w:t>
      </w:r>
      <w:proofErr w:type="spellStart"/>
      <w:r w:rsidRPr="00DA764D">
        <w:t>internet</w:t>
      </w:r>
      <w:r w:rsidR="00A60408">
        <w:t>u</w:t>
      </w:r>
      <w:proofErr w:type="spellEnd"/>
      <w:r w:rsidR="00422FE1" w:rsidRPr="00DA764D">
        <w:t xml:space="preserve"> </w:t>
      </w:r>
      <w:r w:rsidR="00422FE1">
        <w:t>w </w:t>
      </w:r>
      <w:r w:rsidR="00A60408">
        <w:t>celu</w:t>
      </w:r>
      <w:r w:rsidRPr="00DA764D">
        <w:t xml:space="preserve"> skorzystania</w:t>
      </w:r>
      <w:r w:rsidR="00422FE1" w:rsidRPr="00DA764D">
        <w:t xml:space="preserve"> z</w:t>
      </w:r>
      <w:r w:rsidR="00422FE1">
        <w:t> </w:t>
      </w:r>
      <w:r w:rsidRPr="00DA764D">
        <w:t xml:space="preserve">uprawnienia do zachowania ciągłości świadczenia usługi dostępu do </w:t>
      </w:r>
      <w:proofErr w:type="spellStart"/>
      <w:r w:rsidRPr="00DA764D">
        <w:t>internetu</w:t>
      </w:r>
      <w:proofErr w:type="spellEnd"/>
      <w:r w:rsidR="00422FE1" w:rsidRPr="00DA764D">
        <w:t xml:space="preserve"> w</w:t>
      </w:r>
      <w:r w:rsidR="00422FE1">
        <w:t> </w:t>
      </w:r>
      <w:r w:rsidRPr="00DA764D">
        <w:t xml:space="preserve">przypadku zmiany dostawcy usługi dostępu do </w:t>
      </w:r>
      <w:proofErr w:type="spellStart"/>
      <w:r w:rsidRPr="00DA764D">
        <w:t>internetu</w:t>
      </w:r>
      <w:proofErr w:type="spellEnd"/>
      <w:r w:rsidR="008D7366">
        <w:t>,</w:t>
      </w:r>
    </w:p>
    <w:p w14:paraId="215F373D" w14:textId="00B8FBA9" w:rsidR="00DA764D" w:rsidRPr="00DA764D" w:rsidRDefault="00DA764D" w:rsidP="00422FE1">
      <w:pPr>
        <w:pStyle w:val="LITlitera"/>
      </w:pPr>
      <w:r w:rsidRPr="00DA764D">
        <w:t>b)</w:t>
      </w:r>
      <w:r w:rsidRPr="00DA764D">
        <w:tab/>
        <w:t>abonenta</w:t>
      </w:r>
      <w:r w:rsidR="00A60408">
        <w:t xml:space="preserve"> usługi dostępu do </w:t>
      </w:r>
      <w:proofErr w:type="spellStart"/>
      <w:r w:rsidRPr="00DA764D">
        <w:t>internet</w:t>
      </w:r>
      <w:r w:rsidR="00A60408">
        <w:t>u</w:t>
      </w:r>
      <w:proofErr w:type="spellEnd"/>
      <w:r w:rsidR="00422FE1">
        <w:t xml:space="preserve"> w </w:t>
      </w:r>
      <w:r w:rsidR="00A60408">
        <w:t>celu</w:t>
      </w:r>
      <w:r w:rsidRPr="00DA764D">
        <w:t xml:space="preserve"> skorzystania</w:t>
      </w:r>
      <w:r w:rsidR="00422FE1" w:rsidRPr="00DA764D">
        <w:t xml:space="preserve"> z</w:t>
      </w:r>
      <w:r w:rsidR="00422FE1">
        <w:t> </w:t>
      </w:r>
      <w:r w:rsidRPr="00DA764D">
        <w:t>uprawnienia do zapewnienia bezpłatnego dostępu do poczty elektronicznej, której adres związany jest</w:t>
      </w:r>
      <w:r w:rsidR="00422FE1" w:rsidRPr="00DA764D">
        <w:t xml:space="preserve"> z</w:t>
      </w:r>
      <w:r w:rsidR="00422FE1">
        <w:t> </w:t>
      </w:r>
      <w:r w:rsidRPr="00DA764D">
        <w:t>nazwą handlową lub znakiem towarowym dostawcy usług na okres,</w:t>
      </w:r>
      <w:r w:rsidR="00422FE1" w:rsidRPr="00DA764D">
        <w:t xml:space="preserve"> o</w:t>
      </w:r>
      <w:r w:rsidR="00422FE1">
        <w:t> </w:t>
      </w:r>
      <w:r w:rsidRPr="00DA764D">
        <w:t>którym mowa</w:t>
      </w:r>
      <w:r w:rsidR="001F2114" w:rsidRPr="00DA764D">
        <w:t xml:space="preserve"> w</w:t>
      </w:r>
      <w:r w:rsidR="001F2114">
        <w:t> art. </w:t>
      </w:r>
      <w:r w:rsidRPr="00DA764D">
        <w:t>31</w:t>
      </w:r>
      <w:r w:rsidR="001F2114" w:rsidRPr="00DA764D">
        <w:t>8</w:t>
      </w:r>
      <w:r w:rsidR="001F2114">
        <w:t xml:space="preserve"> ust. </w:t>
      </w:r>
      <w:r w:rsidRPr="00DA764D">
        <w:t>1</w:t>
      </w:r>
      <w:r w:rsidR="00422FE1" w:rsidRPr="00DA764D">
        <w:t>1</w:t>
      </w:r>
      <w:r w:rsidR="00422FE1">
        <w:t> </w:t>
      </w:r>
      <w:r w:rsidRPr="00DA764D">
        <w:t>ustawy,</w:t>
      </w:r>
      <w:r w:rsidR="00422FE1" w:rsidRPr="00DA764D">
        <w:t xml:space="preserve"> w</w:t>
      </w:r>
      <w:r w:rsidR="00422FE1">
        <w:t> </w:t>
      </w:r>
      <w:r w:rsidRPr="00DA764D">
        <w:t>przypadku zakończenia obowiązywania umowy</w:t>
      </w:r>
      <w:r w:rsidR="00422FE1" w:rsidRPr="00DA764D">
        <w:t xml:space="preserve"> o</w:t>
      </w:r>
      <w:r w:rsidR="00422FE1">
        <w:t> </w:t>
      </w:r>
      <w:r w:rsidRPr="00DA764D">
        <w:t>świadczenie usługi komunikacji elektronicznej</w:t>
      </w:r>
      <w:r w:rsidR="00422FE1" w:rsidRPr="00DA764D">
        <w:t xml:space="preserve"> w</w:t>
      </w:r>
      <w:r w:rsidR="00422FE1">
        <w:t> </w:t>
      </w:r>
      <w:r w:rsidRPr="00DA764D">
        <w:t xml:space="preserve">zakresie usługi dostępu do </w:t>
      </w:r>
      <w:proofErr w:type="spellStart"/>
      <w:r w:rsidRPr="00DA764D">
        <w:t>internetu</w:t>
      </w:r>
      <w:proofErr w:type="spellEnd"/>
      <w:r w:rsidR="008D7366">
        <w:t>,</w:t>
      </w:r>
    </w:p>
    <w:p w14:paraId="5CD6ECEF" w14:textId="4B12E8B0" w:rsidR="00DA764D" w:rsidRPr="00DA764D" w:rsidRDefault="00DA764D" w:rsidP="00422FE1">
      <w:pPr>
        <w:pStyle w:val="LITlitera"/>
      </w:pPr>
      <w:r w:rsidRPr="00DA764D">
        <w:t>c)</w:t>
      </w:r>
      <w:r w:rsidRPr="00DA764D">
        <w:tab/>
        <w:t>abonenta usługi komunikacji głosowej</w:t>
      </w:r>
      <w:r w:rsidR="00422FE1" w:rsidRPr="00DA764D">
        <w:t xml:space="preserve"> </w:t>
      </w:r>
      <w:r w:rsidR="00422FE1">
        <w:t>w </w:t>
      </w:r>
      <w:r w:rsidR="00A60408">
        <w:t>celu</w:t>
      </w:r>
      <w:r w:rsidRPr="00DA764D">
        <w:t xml:space="preserve"> skorzystania</w:t>
      </w:r>
      <w:r w:rsidR="00422FE1" w:rsidRPr="00DA764D">
        <w:t xml:space="preserve"> z</w:t>
      </w:r>
      <w:r w:rsidR="00422FE1">
        <w:t> </w:t>
      </w:r>
      <w:r w:rsidRPr="00DA764D">
        <w:t>uprawnienia do zmiany przydzielonego numeru</w:t>
      </w:r>
      <w:r w:rsidR="00422FE1" w:rsidRPr="00DA764D">
        <w:t xml:space="preserve"> z</w:t>
      </w:r>
      <w:r w:rsidR="00422FE1">
        <w:t> </w:t>
      </w:r>
      <w:r w:rsidRPr="00DA764D">
        <w:t xml:space="preserve">uwagi </w:t>
      </w:r>
      <w:r w:rsidR="00353F06" w:rsidRPr="00353F06">
        <w:t>na uciążliwość korzystania</w:t>
      </w:r>
      <w:r w:rsidR="003A7391" w:rsidRPr="00353F06">
        <w:t xml:space="preserve"> z</w:t>
      </w:r>
      <w:r w:rsidR="003A7391">
        <w:t> </w:t>
      </w:r>
      <w:r w:rsidR="00353F06" w:rsidRPr="00353F06">
        <w:t>tego numeru</w:t>
      </w:r>
      <w:r w:rsidR="008D7366">
        <w:t>,</w:t>
      </w:r>
    </w:p>
    <w:p w14:paraId="3C4C7B7E" w14:textId="0933130D" w:rsidR="00DA764D" w:rsidRPr="00DA764D" w:rsidRDefault="00DA764D" w:rsidP="00422FE1">
      <w:pPr>
        <w:pStyle w:val="LITlitera"/>
      </w:pPr>
      <w:r w:rsidRPr="00DA764D">
        <w:t>d)</w:t>
      </w:r>
      <w:r w:rsidRPr="00DA764D">
        <w:tab/>
        <w:t>abonenta usługi komunikacji głosowej</w:t>
      </w:r>
      <w:r w:rsidR="00422FE1" w:rsidRPr="00DA764D">
        <w:t xml:space="preserve"> </w:t>
      </w:r>
      <w:r w:rsidR="00422FE1">
        <w:t>w </w:t>
      </w:r>
      <w:r w:rsidR="00A60408">
        <w:t>celu</w:t>
      </w:r>
      <w:r w:rsidRPr="00DA764D">
        <w:t xml:space="preserve"> skorzystania</w:t>
      </w:r>
      <w:r w:rsidR="00422FE1" w:rsidRPr="00DA764D">
        <w:t xml:space="preserve"> z</w:t>
      </w:r>
      <w:r w:rsidR="00422FE1">
        <w:t> </w:t>
      </w:r>
      <w:r w:rsidRPr="00DA764D">
        <w:t>uprawnienia do przeniesienia przydzielonego numeru</w:t>
      </w:r>
      <w:r w:rsidR="003A7391" w:rsidRPr="00DA764D">
        <w:t xml:space="preserve"> </w:t>
      </w:r>
      <w:r w:rsidR="003A7391">
        <w:t>w </w:t>
      </w:r>
      <w:r w:rsidR="00AC2C8E" w:rsidRPr="00AC2C8E">
        <w:t>przypadku zmiany miejsca zamieszkania, siedziby lub miejsca wykonywania działalności</w:t>
      </w:r>
      <w:r w:rsidRPr="00DA764D">
        <w:t>:</w:t>
      </w:r>
    </w:p>
    <w:p w14:paraId="5D2A757A" w14:textId="24ECE97D" w:rsidR="00DA764D" w:rsidRPr="00DA764D" w:rsidRDefault="00DA764D" w:rsidP="00422FE1">
      <w:pPr>
        <w:pStyle w:val="TIRtiret"/>
      </w:pPr>
      <w:r w:rsidRPr="00DA764D">
        <w:lastRenderedPageBreak/>
        <w:t>–</w:t>
      </w:r>
      <w:r w:rsidRPr="00DA764D">
        <w:tab/>
        <w:t>w ramach istniejącej sieci tego samego operatora</w:t>
      </w:r>
      <w:r w:rsidR="0061632E">
        <w:t>,</w:t>
      </w:r>
    </w:p>
    <w:p w14:paraId="40E9A7F4" w14:textId="2FC62126" w:rsidR="00DA764D" w:rsidRPr="00DA764D" w:rsidRDefault="00DA764D" w:rsidP="00422FE1">
      <w:pPr>
        <w:pStyle w:val="TIRtiret"/>
      </w:pPr>
      <w:r w:rsidRPr="00DA764D">
        <w:t>–</w:t>
      </w:r>
      <w:r w:rsidRPr="00DA764D">
        <w:tab/>
        <w:t>do istniejącej sieci innego operatora</w:t>
      </w:r>
      <w:r w:rsidR="008D7366">
        <w:t>,</w:t>
      </w:r>
    </w:p>
    <w:p w14:paraId="5EDD254A" w14:textId="5DD5E3DF" w:rsidR="00DA764D" w:rsidRDefault="00DA764D" w:rsidP="00422FE1">
      <w:pPr>
        <w:pStyle w:val="LITlitera"/>
      </w:pPr>
      <w:r w:rsidRPr="00DA764D">
        <w:t>e)</w:t>
      </w:r>
      <w:r w:rsidR="000B650E">
        <w:tab/>
      </w:r>
      <w:r w:rsidRPr="00DA764D">
        <w:t>abonenta</w:t>
      </w:r>
      <w:r w:rsidR="006E08A4">
        <w:t xml:space="preserve"> usługi komunikacji głosowej</w:t>
      </w:r>
      <w:r w:rsidR="00422FE1" w:rsidRPr="00DA764D">
        <w:t xml:space="preserve"> </w:t>
      </w:r>
      <w:r w:rsidR="00422FE1">
        <w:t>w </w:t>
      </w:r>
      <w:r w:rsidR="00A60408">
        <w:t>celu</w:t>
      </w:r>
      <w:r w:rsidRPr="00DA764D">
        <w:t xml:space="preserve"> skorzystania</w:t>
      </w:r>
      <w:r w:rsidR="00422FE1" w:rsidRPr="00DA764D">
        <w:t xml:space="preserve"> z</w:t>
      </w:r>
      <w:r w:rsidR="00422FE1">
        <w:t> </w:t>
      </w:r>
      <w:r w:rsidRPr="00DA764D">
        <w:t>uprawnienia do przeniesienia przydzielonego numeru przy zmianie dostawcy usługi komunikacji głosowej</w:t>
      </w:r>
      <w:r w:rsidR="00D0021E">
        <w:t>;</w:t>
      </w:r>
    </w:p>
    <w:p w14:paraId="543BEFBB" w14:textId="3DECACF8" w:rsidR="00311CAC" w:rsidRDefault="00DA764D" w:rsidP="00422FE1">
      <w:pPr>
        <w:pStyle w:val="PKTpunkt"/>
      </w:pPr>
      <w:r w:rsidRPr="00DA764D">
        <w:t>2)</w:t>
      </w:r>
      <w:r w:rsidRPr="00DA764D">
        <w:tab/>
      </w:r>
      <w:r w:rsidR="00311CAC" w:rsidRPr="00311CAC">
        <w:t>tryb procedowania wniosków</w:t>
      </w:r>
      <w:r w:rsidR="00311CAC">
        <w:t>,</w:t>
      </w:r>
      <w:r w:rsidR="003A7391">
        <w:t xml:space="preserve"> o </w:t>
      </w:r>
      <w:r w:rsidR="00311CAC">
        <w:t>których mowa</w:t>
      </w:r>
      <w:r w:rsidR="001F2114">
        <w:t xml:space="preserve"> w pkt </w:t>
      </w:r>
      <w:r w:rsidR="00311CAC">
        <w:t>1;</w:t>
      </w:r>
    </w:p>
    <w:p w14:paraId="64EC6611" w14:textId="504842AF" w:rsidR="00DA764D" w:rsidRPr="00DA764D" w:rsidRDefault="00311CAC" w:rsidP="00422FE1">
      <w:pPr>
        <w:pStyle w:val="PKTpunkt"/>
      </w:pPr>
      <w:r>
        <w:t>3)</w:t>
      </w:r>
      <w:r>
        <w:tab/>
      </w:r>
      <w:r w:rsidR="00DA764D" w:rsidRPr="00DA764D">
        <w:t xml:space="preserve">szczegółowe </w:t>
      </w:r>
      <w:r w:rsidR="00A60408" w:rsidRPr="00A60408">
        <w:t>warunki realizacji uprawnienia</w:t>
      </w:r>
      <w:r w:rsidR="00564E61" w:rsidRPr="00564E61">
        <w:t xml:space="preserve"> </w:t>
      </w:r>
      <w:r w:rsidR="00564E61">
        <w:t xml:space="preserve">abonenta </w:t>
      </w:r>
      <w:r w:rsidR="00564E61" w:rsidRPr="00564E61">
        <w:t>usługi komunikacji głosowej</w:t>
      </w:r>
      <w:r w:rsidR="00A60408" w:rsidRPr="00A60408">
        <w:t xml:space="preserve"> do wyboru dowolnego dostawcy usługi komunikacji głosowej</w:t>
      </w:r>
      <w:r w:rsidR="00DA764D" w:rsidRPr="00DA764D">
        <w:t>.</w:t>
      </w:r>
    </w:p>
    <w:p w14:paraId="06F09B7D" w14:textId="5337C628" w:rsidR="009F0318" w:rsidRDefault="00DA764D" w:rsidP="00422FE1">
      <w:pPr>
        <w:pStyle w:val="ARTartustawynprozporzdzenia"/>
      </w:pPr>
      <w:r w:rsidRPr="003A7391">
        <w:rPr>
          <w:rStyle w:val="Ppogrubienie"/>
        </w:rPr>
        <w:t>§</w:t>
      </w:r>
      <w:r w:rsidR="00BF0749" w:rsidRPr="003A7391">
        <w:rPr>
          <w:rStyle w:val="Ppogrubienie"/>
        </w:rPr>
        <w:t xml:space="preserve"> </w:t>
      </w:r>
      <w:r w:rsidRPr="003A7391">
        <w:rPr>
          <w:rStyle w:val="Ppogrubienie"/>
        </w:rPr>
        <w:t>2.</w:t>
      </w:r>
      <w:r w:rsidR="00227B14" w:rsidRPr="00227B14">
        <w:t xml:space="preserve"> </w:t>
      </w:r>
      <w:r w:rsidR="00EE0BB2">
        <w:t>Ilekroć</w:t>
      </w:r>
      <w:r w:rsidR="001F2114">
        <w:t xml:space="preserve"> w </w:t>
      </w:r>
      <w:r w:rsidR="00EE0BB2">
        <w:t>rozporządzeniu jest mowa o</w:t>
      </w:r>
      <w:r w:rsidR="009F0318" w:rsidRPr="009F0318">
        <w:t>:</w:t>
      </w:r>
    </w:p>
    <w:p w14:paraId="2B2BF53A" w14:textId="6C4F8BC4" w:rsidR="009F0318" w:rsidRDefault="009F0318" w:rsidP="00422FE1">
      <w:pPr>
        <w:pStyle w:val="PKTpunkt"/>
      </w:pPr>
      <w:r>
        <w:t>1)</w:t>
      </w:r>
      <w:r w:rsidR="003C4D02">
        <w:tab/>
      </w:r>
      <w:r w:rsidRPr="009F0318">
        <w:t>abonen</w:t>
      </w:r>
      <w:r w:rsidR="00EE0BB2">
        <w:t>cie</w:t>
      </w:r>
      <w:r w:rsidRPr="009F0318">
        <w:t xml:space="preserve"> </w:t>
      </w:r>
      <w:r w:rsidR="00FC29AA">
        <w:t xml:space="preserve">usługi dostępu do </w:t>
      </w:r>
      <w:proofErr w:type="spellStart"/>
      <w:r w:rsidR="00FC29AA">
        <w:t>internetu</w:t>
      </w:r>
      <w:proofErr w:type="spellEnd"/>
      <w:r w:rsidR="00FD37F2">
        <w:t xml:space="preserve"> </w:t>
      </w:r>
      <w:r w:rsidR="003C736D" w:rsidRPr="003C736D">
        <w:t>–</w:t>
      </w:r>
      <w:r w:rsidR="00422FE1">
        <w:t xml:space="preserve"> </w:t>
      </w:r>
      <w:bookmarkStart w:id="2" w:name="_Hlk215218367"/>
      <w:r w:rsidR="00EE0BB2">
        <w:t xml:space="preserve">należy przez to rozumieć </w:t>
      </w:r>
      <w:bookmarkEnd w:id="2"/>
      <w:r w:rsidR="005E3BBA">
        <w:t>abonenta</w:t>
      </w:r>
      <w:r w:rsidR="00BF050B">
        <w:t>,</w:t>
      </w:r>
      <w:r w:rsidR="00422FE1">
        <w:t xml:space="preserve"> o </w:t>
      </w:r>
      <w:r w:rsidR="005E3BBA">
        <w:t>którym mowa</w:t>
      </w:r>
      <w:r w:rsidR="001F2114">
        <w:t xml:space="preserve"> w art. </w:t>
      </w:r>
      <w:r w:rsidR="005E3BBA">
        <w:t>31</w:t>
      </w:r>
      <w:r w:rsidR="001F2114">
        <w:t>8 ust. </w:t>
      </w:r>
      <w:r w:rsidR="00422FE1">
        <w:t>1 </w:t>
      </w:r>
      <w:r w:rsidR="005E3BBA">
        <w:t>ustawy</w:t>
      </w:r>
      <w:r>
        <w:t>;</w:t>
      </w:r>
    </w:p>
    <w:p w14:paraId="33F7480B" w14:textId="1406760B" w:rsidR="009F0318" w:rsidRDefault="009F0318" w:rsidP="00422FE1">
      <w:pPr>
        <w:pStyle w:val="PKTpunkt"/>
      </w:pPr>
      <w:r>
        <w:t>2)</w:t>
      </w:r>
      <w:r w:rsidR="003C4D02">
        <w:tab/>
      </w:r>
      <w:r>
        <w:t>a</w:t>
      </w:r>
      <w:r w:rsidRPr="009F0318">
        <w:t>bonen</w:t>
      </w:r>
      <w:r w:rsidR="00EE0BB2">
        <w:t>cie</w:t>
      </w:r>
      <w:r w:rsidRPr="009F0318">
        <w:t xml:space="preserve"> usługi komunikacji głosowej</w:t>
      </w:r>
      <w:r w:rsidR="003F7333">
        <w:t xml:space="preserve"> </w:t>
      </w:r>
      <w:r w:rsidR="003C736D" w:rsidRPr="003C736D">
        <w:t>–</w:t>
      </w:r>
      <w:r w:rsidR="00422FE1">
        <w:t xml:space="preserve"> </w:t>
      </w:r>
      <w:r w:rsidR="00EE0BB2">
        <w:t>należy przez to rozumieć</w:t>
      </w:r>
      <w:r>
        <w:t xml:space="preserve"> </w:t>
      </w:r>
      <w:r w:rsidR="00B2622C">
        <w:t>abonenta</w:t>
      </w:r>
      <w:r w:rsidR="00BF050B">
        <w:t>,</w:t>
      </w:r>
      <w:r w:rsidR="00422FE1">
        <w:t xml:space="preserve"> o </w:t>
      </w:r>
      <w:r w:rsidR="00B2622C">
        <w:t>którym mowa</w:t>
      </w:r>
      <w:r w:rsidR="001F2114">
        <w:t xml:space="preserve"> w art. </w:t>
      </w:r>
      <w:r w:rsidR="00B2622C">
        <w:t>32</w:t>
      </w:r>
      <w:r w:rsidR="001F2114">
        <w:t>5 ust. </w:t>
      </w:r>
      <w:r w:rsidR="00302F11">
        <w:t>1</w:t>
      </w:r>
      <w:r w:rsidR="00422FE1">
        <w:t> </w:t>
      </w:r>
      <w:r w:rsidR="00B2622C">
        <w:t>ustawy</w:t>
      </w:r>
      <w:r w:rsidR="00897DD9">
        <w:t>;</w:t>
      </w:r>
    </w:p>
    <w:p w14:paraId="05583120" w14:textId="63E5E07F" w:rsidR="009A77DE" w:rsidRPr="009A77DE" w:rsidRDefault="007D6620" w:rsidP="00422FE1">
      <w:pPr>
        <w:pStyle w:val="PKTpunkt"/>
      </w:pPr>
      <w:r>
        <w:t>3</w:t>
      </w:r>
      <w:r w:rsidR="00EE7E25">
        <w:t>)</w:t>
      </w:r>
      <w:r w:rsidR="009A29E0">
        <w:tab/>
      </w:r>
      <w:r w:rsidR="009A77DE" w:rsidRPr="009A77DE">
        <w:t>identyfik</w:t>
      </w:r>
      <w:r w:rsidR="00EE0BB2">
        <w:t>atorze</w:t>
      </w:r>
      <w:r w:rsidR="009A77DE" w:rsidRPr="009A77DE">
        <w:t xml:space="preserve"> usługi dostępu do </w:t>
      </w:r>
      <w:proofErr w:type="spellStart"/>
      <w:r w:rsidR="009A77DE" w:rsidRPr="009A77DE">
        <w:t>internetu</w:t>
      </w:r>
      <w:proofErr w:type="spellEnd"/>
      <w:r w:rsidR="003F7333">
        <w:t xml:space="preserve"> </w:t>
      </w:r>
      <w:r w:rsidR="003C736D" w:rsidRPr="003C736D">
        <w:t>–</w:t>
      </w:r>
      <w:r w:rsidR="00422FE1">
        <w:t xml:space="preserve"> </w:t>
      </w:r>
      <w:r w:rsidR="00EE0BB2">
        <w:t>należy przez to rozumieć</w:t>
      </w:r>
      <w:r w:rsidR="0027775A" w:rsidRPr="0027775A">
        <w:t xml:space="preserve"> </w:t>
      </w:r>
      <w:r w:rsidR="00955C03">
        <w:t xml:space="preserve">nadany przez dostawcę usługi dostępu do </w:t>
      </w:r>
      <w:proofErr w:type="spellStart"/>
      <w:r w:rsidR="00955C03">
        <w:t>internetu</w:t>
      </w:r>
      <w:proofErr w:type="spellEnd"/>
      <w:r w:rsidR="00955C03">
        <w:t xml:space="preserve"> </w:t>
      </w:r>
      <w:r w:rsidR="00FF1E16">
        <w:t>niepowtarzalny</w:t>
      </w:r>
      <w:r w:rsidR="00FF1E16" w:rsidRPr="009A77DE">
        <w:t xml:space="preserve"> </w:t>
      </w:r>
      <w:r w:rsidR="009A77DE" w:rsidRPr="009A77DE">
        <w:t>numer świadczonej usługi</w:t>
      </w:r>
      <w:r w:rsidR="0048083F">
        <w:t xml:space="preserve"> dostępu do </w:t>
      </w:r>
      <w:proofErr w:type="spellStart"/>
      <w:r w:rsidR="0048083F">
        <w:t>internetu</w:t>
      </w:r>
      <w:proofErr w:type="spellEnd"/>
      <w:r w:rsidR="009A77DE" w:rsidRPr="009A77DE">
        <w:t xml:space="preserve"> zawierający </w:t>
      </w:r>
      <w:r w:rsidR="001F3287">
        <w:t xml:space="preserve">ciąg </w:t>
      </w:r>
      <w:r w:rsidR="009A77DE" w:rsidRPr="009A77DE">
        <w:t>znaków</w:t>
      </w:r>
      <w:r w:rsidR="00422FE1" w:rsidRPr="009A77DE">
        <w:t xml:space="preserve"> i</w:t>
      </w:r>
      <w:r w:rsidR="00422FE1">
        <w:t> </w:t>
      </w:r>
      <w:r w:rsidR="009A77DE" w:rsidRPr="009A77DE">
        <w:t>składający się</w:t>
      </w:r>
      <w:r w:rsidR="00422FE1" w:rsidRPr="009A77DE">
        <w:t xml:space="preserve"> z</w:t>
      </w:r>
      <w:r w:rsidR="00422FE1">
        <w:t> </w:t>
      </w:r>
      <w:r w:rsidR="009A77DE" w:rsidRPr="009A77DE">
        <w:t>następujących po sobie</w:t>
      </w:r>
      <w:r w:rsidR="00FF1E16">
        <w:t xml:space="preserve"> elementów</w:t>
      </w:r>
      <w:r w:rsidR="009A77DE" w:rsidRPr="009A77DE">
        <w:t>:</w:t>
      </w:r>
    </w:p>
    <w:p w14:paraId="23615B8A" w14:textId="445226A8" w:rsidR="009A77DE" w:rsidRDefault="000F56F2" w:rsidP="00422FE1">
      <w:pPr>
        <w:pStyle w:val="LITlitera"/>
      </w:pPr>
      <w:r>
        <w:t>a)</w:t>
      </w:r>
      <w:r w:rsidR="00CC0F4E">
        <w:tab/>
      </w:r>
      <w:r w:rsidR="009A77DE" w:rsidRPr="009A77DE">
        <w:t>pięciocyfrowego numeru przedsiębiorcy</w:t>
      </w:r>
      <w:r w:rsidR="008A3C25">
        <w:t xml:space="preserve"> telekomunikacyjnego</w:t>
      </w:r>
      <w:r w:rsidR="001F2114">
        <w:t xml:space="preserve"> z </w:t>
      </w:r>
      <w:r w:rsidR="009A77DE" w:rsidRPr="009A77DE">
        <w:t>rejestru,</w:t>
      </w:r>
      <w:r w:rsidR="00422FE1">
        <w:t xml:space="preserve"> o </w:t>
      </w:r>
      <w:r w:rsidR="00C73D7D">
        <w:t>którym mowa</w:t>
      </w:r>
      <w:r w:rsidR="001F2114">
        <w:t xml:space="preserve"> w art. </w:t>
      </w:r>
      <w:r w:rsidR="008A3C25" w:rsidDel="008A3C25">
        <w:t xml:space="preserve"> </w:t>
      </w:r>
      <w:r w:rsidR="001F2114">
        <w:t>5 </w:t>
      </w:r>
      <w:r w:rsidR="008A3C25">
        <w:t>ust.</w:t>
      </w:r>
      <w:r w:rsidR="007C65C7">
        <w:t xml:space="preserve"> </w:t>
      </w:r>
      <w:r w:rsidR="001F2114">
        <w:t>1 </w:t>
      </w:r>
      <w:r w:rsidR="00BB3F3C">
        <w:t>ustawy</w:t>
      </w:r>
      <w:r w:rsidR="008D7366">
        <w:t xml:space="preserve">, </w:t>
      </w:r>
    </w:p>
    <w:p w14:paraId="284E178B" w14:textId="0518225B" w:rsidR="009A77DE" w:rsidRDefault="005C5D2C" w:rsidP="003A7391">
      <w:pPr>
        <w:pStyle w:val="LITlitera"/>
      </w:pPr>
      <w:r>
        <w:t>b)</w:t>
      </w:r>
      <w:r w:rsidR="009A77DE" w:rsidRPr="009A77DE">
        <w:tab/>
        <w:t>unikalnego numeru usługi</w:t>
      </w:r>
      <w:r w:rsidR="008D7366">
        <w:t>;</w:t>
      </w:r>
    </w:p>
    <w:p w14:paraId="2C8F988D" w14:textId="34D961C0" w:rsidR="002637DD" w:rsidRDefault="007D6620" w:rsidP="003A7391">
      <w:pPr>
        <w:pStyle w:val="PKTpunkt"/>
      </w:pPr>
      <w:r>
        <w:t>4</w:t>
      </w:r>
      <w:r w:rsidR="002637DD">
        <w:t>)</w:t>
      </w:r>
      <w:r w:rsidR="009A29E0">
        <w:tab/>
      </w:r>
      <w:r w:rsidR="002637DD">
        <w:t>zleceni</w:t>
      </w:r>
      <w:r w:rsidR="00EE0BB2">
        <w:t>u</w:t>
      </w:r>
      <w:r w:rsidR="002637DD">
        <w:t xml:space="preserve"> preselekcji </w:t>
      </w:r>
      <w:bookmarkStart w:id="3" w:name="_Hlk215219397"/>
      <w:r w:rsidR="003C736D" w:rsidRPr="003C736D">
        <w:t>–</w:t>
      </w:r>
      <w:r w:rsidR="00422FE1">
        <w:t xml:space="preserve"> </w:t>
      </w:r>
      <w:r w:rsidR="00EE0BB2">
        <w:t xml:space="preserve">należy przez to rozumieć </w:t>
      </w:r>
      <w:bookmarkEnd w:id="3"/>
      <w:r w:rsidR="003D7031">
        <w:t>czynność</w:t>
      </w:r>
      <w:r w:rsidR="00B50703">
        <w:t>,</w:t>
      </w:r>
      <w:r w:rsidR="003A7391">
        <w:t xml:space="preserve"> o </w:t>
      </w:r>
      <w:r w:rsidR="003D7031">
        <w:t>której mowa</w:t>
      </w:r>
      <w:r w:rsidR="001F2114">
        <w:t xml:space="preserve"> w art. </w:t>
      </w:r>
      <w:r w:rsidR="00B7743F">
        <w:t>32</w:t>
      </w:r>
      <w:r w:rsidR="003A7391">
        <w:t>8</w:t>
      </w:r>
      <w:r w:rsidR="001F2114">
        <w:t xml:space="preserve"> ust. </w:t>
      </w:r>
      <w:r w:rsidR="00320237">
        <w:t>2</w:t>
      </w:r>
      <w:r w:rsidR="003A7391">
        <w:t> </w:t>
      </w:r>
      <w:r w:rsidR="00B7743F">
        <w:t>ustawy</w:t>
      </w:r>
      <w:r w:rsidR="00EF3E9D">
        <w:t>;</w:t>
      </w:r>
    </w:p>
    <w:p w14:paraId="31DD44EE" w14:textId="4698DCF6" w:rsidR="00EF3E9D" w:rsidRPr="009A77DE" w:rsidRDefault="007D6620" w:rsidP="003A7391">
      <w:pPr>
        <w:pStyle w:val="PKTpunkt"/>
      </w:pPr>
      <w:r>
        <w:t>5</w:t>
      </w:r>
      <w:r w:rsidR="00EF3E9D">
        <w:t>)</w:t>
      </w:r>
      <w:r w:rsidR="000703C6">
        <w:tab/>
      </w:r>
      <w:r w:rsidR="00EF3E9D">
        <w:t>ustaw</w:t>
      </w:r>
      <w:r w:rsidR="00EE0BB2">
        <w:t>ie</w:t>
      </w:r>
      <w:r w:rsidR="00EF3E9D">
        <w:t xml:space="preserve"> </w:t>
      </w:r>
      <w:r w:rsidR="003C736D" w:rsidRPr="003C736D">
        <w:t>–</w:t>
      </w:r>
      <w:r w:rsidR="00422FE1">
        <w:t xml:space="preserve"> </w:t>
      </w:r>
      <w:r w:rsidR="00EE0BB2">
        <w:t>należy przez to rozumieć</w:t>
      </w:r>
      <w:r w:rsidR="00EF3E9D">
        <w:t xml:space="preserve"> </w:t>
      </w:r>
      <w:r w:rsidR="00EF3E9D" w:rsidRPr="00EF3E9D">
        <w:t>ustawę</w:t>
      </w:r>
      <w:r w:rsidR="00422FE1" w:rsidRPr="00EF3E9D">
        <w:t xml:space="preserve"> z</w:t>
      </w:r>
      <w:r w:rsidR="00422FE1">
        <w:t> </w:t>
      </w:r>
      <w:r w:rsidR="00EF3E9D" w:rsidRPr="00EF3E9D">
        <w:t>dnia 1</w:t>
      </w:r>
      <w:r w:rsidR="00422FE1" w:rsidRPr="00EF3E9D">
        <w:t>2</w:t>
      </w:r>
      <w:r w:rsidR="00422FE1">
        <w:t> </w:t>
      </w:r>
      <w:r w:rsidR="00EF3E9D" w:rsidRPr="00EF3E9D">
        <w:t>lipca 202</w:t>
      </w:r>
      <w:r w:rsidR="00422FE1" w:rsidRPr="00EF3E9D">
        <w:t>4</w:t>
      </w:r>
      <w:r w:rsidR="00422FE1">
        <w:t> </w:t>
      </w:r>
      <w:r w:rsidR="00EF3E9D" w:rsidRPr="00EF3E9D">
        <w:t>r. – Prawo komunikacji elektronicznej</w:t>
      </w:r>
      <w:r w:rsidR="00EF3E9D">
        <w:t>.</w:t>
      </w:r>
    </w:p>
    <w:p w14:paraId="327E2F4E" w14:textId="4D34E762" w:rsidR="00227B14" w:rsidRPr="00227B14" w:rsidRDefault="00227B14" w:rsidP="00422FE1">
      <w:pPr>
        <w:pStyle w:val="ARTartustawynprozporzdzenia"/>
      </w:pPr>
      <w:r w:rsidRPr="003A7391">
        <w:rPr>
          <w:rStyle w:val="Ppogrubienie"/>
        </w:rPr>
        <w:t xml:space="preserve">§ </w:t>
      </w:r>
      <w:r w:rsidR="005E3BBA" w:rsidRPr="003A7391">
        <w:rPr>
          <w:rStyle w:val="Ppogrubienie"/>
        </w:rPr>
        <w:t>3</w:t>
      </w:r>
      <w:r w:rsidRPr="003A7391">
        <w:rPr>
          <w:rStyle w:val="Ppogrubienie"/>
        </w:rPr>
        <w:t>.</w:t>
      </w:r>
      <w:r w:rsidRPr="00227B14">
        <w:t xml:space="preserve"> </w:t>
      </w:r>
      <w:r w:rsidR="003E7E7B">
        <w:t>I</w:t>
      </w:r>
      <w:r w:rsidRPr="00227B14">
        <w:t>nformacj</w:t>
      </w:r>
      <w:r w:rsidR="0057573E">
        <w:t>ami</w:t>
      </w:r>
      <w:r w:rsidR="003E7E7B">
        <w:t xml:space="preserve"> </w:t>
      </w:r>
      <w:r w:rsidR="0047443C">
        <w:t>wymaganymi dla</w:t>
      </w:r>
      <w:r w:rsidR="00E0225B">
        <w:t xml:space="preserve"> </w:t>
      </w:r>
      <w:r w:rsidR="003E7E7B">
        <w:t>realizacji żądania abonenta</w:t>
      </w:r>
      <w:r w:rsidR="007D7217">
        <w:t xml:space="preserve"> usługi dostępu do</w:t>
      </w:r>
      <w:r w:rsidR="003E7E7B">
        <w:t xml:space="preserve"> </w:t>
      </w:r>
      <w:proofErr w:type="spellStart"/>
      <w:r w:rsidR="003E7E7B">
        <w:t>internet</w:t>
      </w:r>
      <w:r w:rsidR="007D7217">
        <w:t>u</w:t>
      </w:r>
      <w:proofErr w:type="spellEnd"/>
      <w:r w:rsidR="00422FE1">
        <w:t xml:space="preserve"> w </w:t>
      </w:r>
      <w:r w:rsidR="0057573E">
        <w:t>zakresie</w:t>
      </w:r>
      <w:r w:rsidR="003E7E7B">
        <w:t xml:space="preserve"> uprawnienia wynikającego</w:t>
      </w:r>
      <w:r w:rsidR="001F2114">
        <w:t xml:space="preserve"> z art. </w:t>
      </w:r>
      <w:r w:rsidR="003E7E7B">
        <w:t>31</w:t>
      </w:r>
      <w:r w:rsidR="001F2114">
        <w:t>8 ust. </w:t>
      </w:r>
      <w:r w:rsidR="00422FE1">
        <w:t>1 </w:t>
      </w:r>
      <w:r w:rsidR="003E7E7B">
        <w:t>ustawy</w:t>
      </w:r>
      <w:r w:rsidR="003C736D">
        <w:t xml:space="preserve"> są</w:t>
      </w:r>
      <w:r w:rsidRPr="00227B14">
        <w:t>:</w:t>
      </w:r>
    </w:p>
    <w:p w14:paraId="73263CB6" w14:textId="5307309D" w:rsidR="00227B14" w:rsidRPr="00227B14" w:rsidRDefault="00227B14" w:rsidP="007E2B95">
      <w:pPr>
        <w:pStyle w:val="PKTpunkt"/>
      </w:pPr>
      <w:r w:rsidRPr="00227B14">
        <w:t>1)</w:t>
      </w:r>
      <w:r>
        <w:tab/>
      </w:r>
      <w:r w:rsidRPr="00227B14">
        <w:t>firm</w:t>
      </w:r>
      <w:r w:rsidR="0057573E">
        <w:t>a</w:t>
      </w:r>
      <w:r w:rsidRPr="00227B14">
        <w:t xml:space="preserve"> lub nazw</w:t>
      </w:r>
      <w:r w:rsidR="0057573E">
        <w:t>a</w:t>
      </w:r>
      <w:r w:rsidRPr="00227B14">
        <w:t xml:space="preserve"> dotychczasowego dostawcy usługi dostępu do </w:t>
      </w:r>
      <w:proofErr w:type="spellStart"/>
      <w:r w:rsidRPr="00227B14">
        <w:t>internetu</w:t>
      </w:r>
      <w:proofErr w:type="spellEnd"/>
      <w:r w:rsidRPr="00227B14">
        <w:t xml:space="preserve"> oraz nowego dostawcy</w:t>
      </w:r>
      <w:r w:rsidR="0057573E">
        <w:t xml:space="preserve"> usługi dostępu do</w:t>
      </w:r>
      <w:r w:rsidRPr="00227B14">
        <w:t xml:space="preserve"> </w:t>
      </w:r>
      <w:proofErr w:type="spellStart"/>
      <w:r w:rsidRPr="00227B14">
        <w:t>internetu</w:t>
      </w:r>
      <w:proofErr w:type="spellEnd"/>
      <w:r w:rsidRPr="00227B14">
        <w:t>;</w:t>
      </w:r>
    </w:p>
    <w:p w14:paraId="1CF40463" w14:textId="20DAFF3F" w:rsidR="00227B14" w:rsidRPr="00227B14" w:rsidRDefault="00227B14" w:rsidP="00227B14">
      <w:pPr>
        <w:pStyle w:val="PKTpunkt"/>
      </w:pPr>
      <w:r w:rsidRPr="00227B14">
        <w:t>2)</w:t>
      </w:r>
      <w:r>
        <w:tab/>
      </w:r>
      <w:r w:rsidRPr="00227B14">
        <w:t xml:space="preserve">adres, pod którym będzie świadczona publicznie dostępna usługa dostępu do </w:t>
      </w:r>
      <w:proofErr w:type="spellStart"/>
      <w:r w:rsidRPr="00227B14">
        <w:t>internetu</w:t>
      </w:r>
      <w:proofErr w:type="spellEnd"/>
      <w:r w:rsidRPr="00227B14">
        <w:t xml:space="preserve"> – jeśli usługa dostępu do </w:t>
      </w:r>
      <w:proofErr w:type="spellStart"/>
      <w:r w:rsidRPr="00227B14">
        <w:t>internetu</w:t>
      </w:r>
      <w:proofErr w:type="spellEnd"/>
      <w:r w:rsidRPr="00227B14">
        <w:t xml:space="preserve"> ma być świadczona przez nowego dostawcę</w:t>
      </w:r>
      <w:r w:rsidR="0057573E">
        <w:t xml:space="preserve"> usługi dostępu do</w:t>
      </w:r>
      <w:r w:rsidRPr="00227B14">
        <w:t xml:space="preserve"> </w:t>
      </w:r>
      <w:proofErr w:type="spellStart"/>
      <w:r w:rsidRPr="00227B14">
        <w:t>internetu</w:t>
      </w:r>
      <w:proofErr w:type="spellEnd"/>
      <w:r w:rsidR="00422FE1" w:rsidRPr="00227B14">
        <w:t xml:space="preserve"> w</w:t>
      </w:r>
      <w:r w:rsidR="00422FE1">
        <w:t> </w:t>
      </w:r>
      <w:r w:rsidRPr="00227B14">
        <w:t>stałej lokalizacji;</w:t>
      </w:r>
    </w:p>
    <w:p w14:paraId="5858FD97" w14:textId="606CAA39" w:rsidR="00227B14" w:rsidRPr="00227B14" w:rsidRDefault="00227B14" w:rsidP="00227B14">
      <w:pPr>
        <w:pStyle w:val="PKTpunkt"/>
      </w:pPr>
      <w:r w:rsidRPr="00227B14">
        <w:lastRenderedPageBreak/>
        <w:t>3)</w:t>
      </w:r>
      <w:r>
        <w:tab/>
      </w:r>
      <w:r w:rsidR="005B0EB2">
        <w:t xml:space="preserve">określenie </w:t>
      </w:r>
      <w:r w:rsidRPr="00227B14">
        <w:t>tryb</w:t>
      </w:r>
      <w:r w:rsidR="005B0EB2">
        <w:t>u</w:t>
      </w:r>
      <w:r w:rsidRPr="00227B14">
        <w:t xml:space="preserve"> zmiany dostawcy usługi</w:t>
      </w:r>
      <w:r w:rsidR="0057573E">
        <w:t xml:space="preserve"> dostępu do </w:t>
      </w:r>
      <w:proofErr w:type="spellStart"/>
      <w:r w:rsidR="0057573E">
        <w:t>internetu</w:t>
      </w:r>
      <w:proofErr w:type="spellEnd"/>
      <w:r w:rsidRPr="00227B14">
        <w:t>,</w:t>
      </w:r>
      <w:r w:rsidR="00422FE1" w:rsidRPr="00227B14">
        <w:t xml:space="preserve"> o</w:t>
      </w:r>
      <w:r w:rsidR="00422FE1">
        <w:t> </w:t>
      </w:r>
      <w:r w:rsidRPr="00227B14">
        <w:t>którym mowa</w:t>
      </w:r>
      <w:r w:rsidR="001F2114" w:rsidRPr="00227B14">
        <w:t xml:space="preserve"> w</w:t>
      </w:r>
      <w:r w:rsidR="001F2114">
        <w:t> art. </w:t>
      </w:r>
      <w:r w:rsidRPr="00227B14">
        <w:t>31</w:t>
      </w:r>
      <w:r w:rsidR="001F2114" w:rsidRPr="00227B14">
        <w:t>8</w:t>
      </w:r>
      <w:r w:rsidR="001F2114">
        <w:t xml:space="preserve"> ust. </w:t>
      </w:r>
      <w:r w:rsidR="00422FE1" w:rsidRPr="00227B14">
        <w:t>4</w:t>
      </w:r>
      <w:r w:rsidR="00422FE1">
        <w:t> </w:t>
      </w:r>
      <w:r w:rsidRPr="00227B14">
        <w:t>ustawy;</w:t>
      </w:r>
    </w:p>
    <w:p w14:paraId="07AFEE0B" w14:textId="3FF6D455" w:rsidR="00774C59" w:rsidRDefault="00227B14" w:rsidP="003A7391">
      <w:pPr>
        <w:pStyle w:val="PKTpunkt"/>
      </w:pPr>
      <w:r w:rsidRPr="00227B14">
        <w:t>4)</w:t>
      </w:r>
      <w:r>
        <w:tab/>
      </w:r>
      <w:r w:rsidRPr="00227B14">
        <w:t xml:space="preserve">w przypadku </w:t>
      </w:r>
      <w:r w:rsidR="0034015B">
        <w:t>ab</w:t>
      </w:r>
      <w:r w:rsidR="00BC196E">
        <w:t>onenta</w:t>
      </w:r>
      <w:r w:rsidR="0010688B">
        <w:t xml:space="preserve"> </w:t>
      </w:r>
      <w:r w:rsidR="00642F4F">
        <w:t xml:space="preserve">usługi dostępu do </w:t>
      </w:r>
      <w:proofErr w:type="spellStart"/>
      <w:r w:rsidR="00642F4F">
        <w:t>internetu</w:t>
      </w:r>
      <w:proofErr w:type="spellEnd"/>
      <w:r w:rsidR="0034015B" w:rsidRPr="00227B14">
        <w:t xml:space="preserve"> </w:t>
      </w:r>
      <w:r w:rsidRPr="00227B14">
        <w:t>będącego stroną umowy</w:t>
      </w:r>
      <w:r w:rsidR="00B95B5A">
        <w:t>,</w:t>
      </w:r>
      <w:r w:rsidR="00422FE1" w:rsidRPr="00CB3B49">
        <w:t xml:space="preserve"> </w:t>
      </w:r>
      <w:r w:rsidR="00422FE1" w:rsidRPr="00227B14">
        <w:t>o</w:t>
      </w:r>
      <w:r w:rsidR="00422FE1">
        <w:t> </w:t>
      </w:r>
      <w:r w:rsidRPr="00227B14">
        <w:t>której mowa</w:t>
      </w:r>
      <w:r w:rsidR="001F2114" w:rsidRPr="00227B14">
        <w:t xml:space="preserve"> w</w:t>
      </w:r>
      <w:r w:rsidR="001F2114">
        <w:t> art. </w:t>
      </w:r>
      <w:r w:rsidRPr="00227B14">
        <w:t>30</w:t>
      </w:r>
      <w:r w:rsidR="001F2114" w:rsidRPr="00227B14">
        <w:t>5</w:t>
      </w:r>
      <w:r w:rsidR="001F2114">
        <w:t xml:space="preserve"> ust. </w:t>
      </w:r>
      <w:r w:rsidR="00422FE1">
        <w:t>1 </w:t>
      </w:r>
      <w:r w:rsidRPr="00227B14">
        <w:t>ustawy,</w:t>
      </w:r>
      <w:r w:rsidR="00422FE1" w:rsidRPr="00227B14">
        <w:t xml:space="preserve"> z</w:t>
      </w:r>
      <w:r w:rsidR="00422FE1">
        <w:t> </w:t>
      </w:r>
      <w:r w:rsidR="00CB3B49" w:rsidRPr="00227B14">
        <w:t>dotychczasowym dostawcą</w:t>
      </w:r>
      <w:r w:rsidR="00E10626" w:rsidRPr="00E10626">
        <w:t xml:space="preserve"> </w:t>
      </w:r>
      <w:r w:rsidR="00E10626">
        <w:t>usługi dostępu do</w:t>
      </w:r>
      <w:r w:rsidR="00E10626" w:rsidRPr="00227B14">
        <w:t xml:space="preserve"> </w:t>
      </w:r>
      <w:proofErr w:type="spellStart"/>
      <w:r w:rsidR="00E10626" w:rsidRPr="00227B14">
        <w:t>internetu</w:t>
      </w:r>
      <w:proofErr w:type="spellEnd"/>
      <w:r w:rsidR="00CB3B49" w:rsidRPr="00227B14">
        <w:t xml:space="preserve">, </w:t>
      </w:r>
      <w:r w:rsidR="00052138">
        <w:t>który nie jest konsumentem</w:t>
      </w:r>
      <w:r w:rsidR="004F1566">
        <w:t xml:space="preserve"> albo </w:t>
      </w:r>
      <w:r w:rsidR="00B646D5">
        <w:t>który nie wyraził zgod</w:t>
      </w:r>
      <w:r w:rsidR="00CB3B49">
        <w:t>y</w:t>
      </w:r>
      <w:r w:rsidR="00AC3C4B">
        <w:t>,</w:t>
      </w:r>
      <w:r w:rsidR="00422FE1">
        <w:t xml:space="preserve"> o </w:t>
      </w:r>
      <w:r w:rsidR="00CB3B49">
        <w:t>której mowa</w:t>
      </w:r>
      <w:r w:rsidR="001F2114">
        <w:t xml:space="preserve"> w art. </w:t>
      </w:r>
      <w:r w:rsidR="00CB3B49">
        <w:t>29</w:t>
      </w:r>
      <w:r w:rsidR="00422FE1">
        <w:t>2 </w:t>
      </w:r>
      <w:r w:rsidR="00CB3B49">
        <w:t xml:space="preserve">ustawy, </w:t>
      </w:r>
      <w:r w:rsidRPr="00227B14">
        <w:t xml:space="preserve">określenie przez </w:t>
      </w:r>
      <w:r w:rsidR="0001532C">
        <w:t>niego</w:t>
      </w:r>
      <w:r w:rsidR="00EF0354">
        <w:t xml:space="preserve"> informacji</w:t>
      </w:r>
      <w:r w:rsidR="00A90DED">
        <w:t xml:space="preserve"> </w:t>
      </w:r>
      <w:r w:rsidRPr="00227B14">
        <w:t xml:space="preserve">czy </w:t>
      </w:r>
      <w:r w:rsidR="008C7CFE">
        <w:t xml:space="preserve">tym </w:t>
      </w:r>
      <w:r w:rsidRPr="00227B14">
        <w:t xml:space="preserve">wnioskiem objęte są, poza usługą dostępu do </w:t>
      </w:r>
      <w:proofErr w:type="spellStart"/>
      <w:r w:rsidRPr="00227B14">
        <w:t>internetu</w:t>
      </w:r>
      <w:proofErr w:type="spellEnd"/>
      <w:r w:rsidRPr="00227B14">
        <w:t xml:space="preserve">, inne elementy </w:t>
      </w:r>
      <w:r w:rsidR="002349CF">
        <w:t xml:space="preserve">tej </w:t>
      </w:r>
      <w:r w:rsidRPr="00227B14">
        <w:t>umowy</w:t>
      </w:r>
      <w:r w:rsidR="00774C59">
        <w:t>;</w:t>
      </w:r>
    </w:p>
    <w:p w14:paraId="0678186F" w14:textId="101BA032" w:rsidR="00227B14" w:rsidRPr="00227B14" w:rsidRDefault="00227B14" w:rsidP="003631D4">
      <w:pPr>
        <w:pStyle w:val="PKTpunkt"/>
      </w:pPr>
      <w:r w:rsidRPr="00227B14">
        <w:t>5)</w:t>
      </w:r>
      <w:r>
        <w:tab/>
      </w:r>
      <w:r w:rsidR="00082DD9">
        <w:t>informacja</w:t>
      </w:r>
      <w:r w:rsidR="00422FE1" w:rsidRPr="00227B14">
        <w:t xml:space="preserve"> o</w:t>
      </w:r>
      <w:r w:rsidR="00422FE1">
        <w:t> </w:t>
      </w:r>
      <w:r w:rsidRPr="00227B14">
        <w:t>świadomości konsekwencji finansowych wynikających</w:t>
      </w:r>
      <w:r w:rsidR="00422FE1" w:rsidRPr="00227B14">
        <w:t xml:space="preserve"> z</w:t>
      </w:r>
      <w:r w:rsidR="00422FE1">
        <w:t> </w:t>
      </w:r>
      <w:r w:rsidRPr="00227B14">
        <w:t>wypowiedzenia umowy</w:t>
      </w:r>
      <w:r w:rsidR="00422FE1" w:rsidRPr="00227B14">
        <w:t xml:space="preserve"> o</w:t>
      </w:r>
      <w:r w:rsidR="00422FE1">
        <w:t> </w:t>
      </w:r>
      <w:r w:rsidRPr="00227B14">
        <w:t xml:space="preserve">świadczenie publicznie dostępnych </w:t>
      </w:r>
      <w:r w:rsidRPr="003579B2">
        <w:t>usług</w:t>
      </w:r>
      <w:r w:rsidRPr="00227B14">
        <w:t xml:space="preserve"> komunikacji elektronicznej</w:t>
      </w:r>
      <w:r w:rsidR="00422FE1" w:rsidRPr="00227B14">
        <w:t xml:space="preserve"> z</w:t>
      </w:r>
      <w:r w:rsidR="00422FE1">
        <w:t> </w:t>
      </w:r>
      <w:r w:rsidRPr="00227B14">
        <w:t xml:space="preserve">dotychczasowym dostawcą </w:t>
      </w:r>
      <w:r w:rsidR="002004D4">
        <w:t xml:space="preserve">usługi dostępu do </w:t>
      </w:r>
      <w:proofErr w:type="spellStart"/>
      <w:r w:rsidRPr="00227B14">
        <w:t>internetu</w:t>
      </w:r>
      <w:proofErr w:type="spellEnd"/>
      <w:r w:rsidR="00422FE1" w:rsidRPr="00227B14">
        <w:t xml:space="preserve"> w</w:t>
      </w:r>
      <w:r w:rsidR="00422FE1">
        <w:t> </w:t>
      </w:r>
      <w:r w:rsidRPr="00227B14">
        <w:t>trybie,</w:t>
      </w:r>
      <w:r w:rsidR="00422FE1" w:rsidRPr="00227B14">
        <w:t xml:space="preserve"> o</w:t>
      </w:r>
      <w:r w:rsidR="00422FE1">
        <w:t> </w:t>
      </w:r>
      <w:r w:rsidRPr="00227B14">
        <w:t>którym mowa</w:t>
      </w:r>
      <w:r w:rsidR="001F2114" w:rsidRPr="00227B14">
        <w:t xml:space="preserve"> w</w:t>
      </w:r>
      <w:r w:rsidR="001F2114">
        <w:t> art. </w:t>
      </w:r>
      <w:r w:rsidRPr="00227B14">
        <w:t>31</w:t>
      </w:r>
      <w:r w:rsidR="001F2114" w:rsidRPr="00227B14">
        <w:t>8</w:t>
      </w:r>
      <w:r w:rsidR="001F2114">
        <w:t xml:space="preserve"> ust. </w:t>
      </w:r>
      <w:r w:rsidR="001F2114" w:rsidRPr="00227B14">
        <w:t>4</w:t>
      </w:r>
      <w:r w:rsidR="001F2114">
        <w:t xml:space="preserve"> pkt 1 i </w:t>
      </w:r>
      <w:r w:rsidR="00422FE1">
        <w:t>2 </w:t>
      </w:r>
      <w:r w:rsidRPr="00227B14">
        <w:t>ustawy;</w:t>
      </w:r>
    </w:p>
    <w:p w14:paraId="484E1897" w14:textId="15F463E3" w:rsidR="00227B14" w:rsidRDefault="00227B14" w:rsidP="00E02CF3">
      <w:pPr>
        <w:pStyle w:val="PKTpunkt"/>
      </w:pPr>
      <w:r w:rsidRPr="00227B14">
        <w:t>6)</w:t>
      </w:r>
      <w:r>
        <w:tab/>
      </w:r>
      <w:r w:rsidR="008B79E4">
        <w:t>informacja</w:t>
      </w:r>
      <w:r w:rsidR="00422FE1">
        <w:t xml:space="preserve"> o </w:t>
      </w:r>
      <w:r w:rsidRPr="00227B14">
        <w:t>udzieleni</w:t>
      </w:r>
      <w:r w:rsidR="009B3963">
        <w:t>u</w:t>
      </w:r>
      <w:r w:rsidRPr="00227B14">
        <w:t xml:space="preserve"> nowemu dostawcy</w:t>
      </w:r>
      <w:r w:rsidR="00597D5A">
        <w:t xml:space="preserve"> usługi dostępu do</w:t>
      </w:r>
      <w:r w:rsidRPr="00227B14">
        <w:t xml:space="preserve"> </w:t>
      </w:r>
      <w:proofErr w:type="spellStart"/>
      <w:r w:rsidRPr="00227B14">
        <w:t>internetu</w:t>
      </w:r>
      <w:proofErr w:type="spellEnd"/>
      <w:r w:rsidRPr="00227B14">
        <w:t xml:space="preserve"> pełnomocnictwa do przeprowadzenia czynności związanych ze skorzystaniem</w:t>
      </w:r>
      <w:r w:rsidR="00422FE1" w:rsidRPr="00227B14">
        <w:t xml:space="preserve"> z</w:t>
      </w:r>
      <w:r w:rsidR="00422FE1">
        <w:t> </w:t>
      </w:r>
      <w:r w:rsidRPr="00227B14">
        <w:t>uprawnienia</w:t>
      </w:r>
      <w:r w:rsidR="00BF050B">
        <w:t>,</w:t>
      </w:r>
      <w:r w:rsidR="00422FE1" w:rsidRPr="00227B14">
        <w:t xml:space="preserve"> </w:t>
      </w:r>
      <w:r w:rsidR="00422FE1">
        <w:t>o </w:t>
      </w:r>
      <w:r w:rsidR="00DF3E49">
        <w:t>którym mowa</w:t>
      </w:r>
      <w:r w:rsidR="001F2114">
        <w:t xml:space="preserve"> w art. </w:t>
      </w:r>
      <w:r w:rsidR="00DF3E49">
        <w:t>31</w:t>
      </w:r>
      <w:r w:rsidR="001F2114">
        <w:t>8 ust. </w:t>
      </w:r>
      <w:r w:rsidR="00422FE1">
        <w:t>1 </w:t>
      </w:r>
      <w:r w:rsidR="00DF3E49">
        <w:t>ustawy</w:t>
      </w:r>
      <w:r w:rsidR="00897EFA">
        <w:t>;</w:t>
      </w:r>
      <w:r w:rsidR="00DF3E49">
        <w:t xml:space="preserve"> </w:t>
      </w:r>
    </w:p>
    <w:p w14:paraId="77123085" w14:textId="75356FC2" w:rsidR="00227B14" w:rsidRPr="00227B14" w:rsidRDefault="00897EFA" w:rsidP="007E2B95">
      <w:pPr>
        <w:pStyle w:val="PKTpunkt"/>
      </w:pPr>
      <w:r>
        <w:t>7)</w:t>
      </w:r>
      <w:r w:rsidR="002F10C0">
        <w:tab/>
      </w:r>
      <w:r w:rsidR="00227B14" w:rsidRPr="00227B14">
        <w:t xml:space="preserve">identyfikator usługi dostępu do </w:t>
      </w:r>
      <w:proofErr w:type="spellStart"/>
      <w:r w:rsidR="00227B14" w:rsidRPr="00227B14">
        <w:t>internetu</w:t>
      </w:r>
      <w:proofErr w:type="spellEnd"/>
      <w:r w:rsidR="00227B14" w:rsidRPr="00227B14">
        <w:t>,</w:t>
      </w:r>
      <w:r w:rsidR="00422FE1" w:rsidRPr="00227B14">
        <w:t xml:space="preserve"> </w:t>
      </w:r>
      <w:r w:rsidR="00422FE1" w:rsidRPr="00E42CCE">
        <w:t>o</w:t>
      </w:r>
      <w:r w:rsidR="00422FE1">
        <w:t> </w:t>
      </w:r>
      <w:r w:rsidR="00E42CCE" w:rsidRPr="00E42CCE">
        <w:t xml:space="preserve">ile został nadany przez dotychczasowego dostawcę </w:t>
      </w:r>
      <w:r w:rsidR="00597D5A">
        <w:t xml:space="preserve">usługi </w:t>
      </w:r>
      <w:r w:rsidR="00E42CCE" w:rsidRPr="00E42CCE">
        <w:t xml:space="preserve">dostępu do </w:t>
      </w:r>
      <w:proofErr w:type="spellStart"/>
      <w:r w:rsidR="00E42CCE" w:rsidRPr="00E42CCE">
        <w:t>internetu</w:t>
      </w:r>
      <w:proofErr w:type="spellEnd"/>
      <w:r w:rsidR="00E42CCE">
        <w:t>.</w:t>
      </w:r>
    </w:p>
    <w:p w14:paraId="0670D972" w14:textId="18615104" w:rsidR="000B6B60" w:rsidRDefault="0072683E" w:rsidP="00886403">
      <w:pPr>
        <w:pStyle w:val="ARTartustawynprozporzdzenia"/>
      </w:pPr>
      <w:r w:rsidRPr="001F2114">
        <w:rPr>
          <w:rStyle w:val="Ppogrubienie"/>
        </w:rPr>
        <w:t>§</w:t>
      </w:r>
      <w:r w:rsidR="00233B28">
        <w:rPr>
          <w:rStyle w:val="Ppogrubienie"/>
        </w:rPr>
        <w:t xml:space="preserve"> </w:t>
      </w:r>
      <w:r w:rsidRPr="001F2114">
        <w:rPr>
          <w:rStyle w:val="Ppogrubienie"/>
        </w:rPr>
        <w:t>4</w:t>
      </w:r>
      <w:r w:rsidR="00227B14" w:rsidRPr="00227B14">
        <w:t xml:space="preserve">. </w:t>
      </w:r>
      <w:r w:rsidR="00897EFA">
        <w:t xml:space="preserve">Nowy </w:t>
      </w:r>
      <w:r w:rsidR="00897EFA" w:rsidRPr="00897EFA">
        <w:t xml:space="preserve">dostawca usługi dostępu do </w:t>
      </w:r>
      <w:proofErr w:type="spellStart"/>
      <w:r w:rsidR="00897EFA" w:rsidRPr="00897EFA">
        <w:t>internetu</w:t>
      </w:r>
      <w:proofErr w:type="spellEnd"/>
      <w:r w:rsidR="00897EFA" w:rsidRPr="00897EFA">
        <w:t xml:space="preserve"> </w:t>
      </w:r>
      <w:r w:rsidR="00897EFA">
        <w:t>p</w:t>
      </w:r>
      <w:r w:rsidR="00E0289C">
        <w:t>o złożeniu wniosku</w:t>
      </w:r>
      <w:r w:rsidR="00422FE1">
        <w:t xml:space="preserve"> o </w:t>
      </w:r>
      <w:r w:rsidR="00BB472A">
        <w:t>realizację uprawnienia,</w:t>
      </w:r>
      <w:r w:rsidR="00422FE1">
        <w:t xml:space="preserve"> o </w:t>
      </w:r>
      <w:r w:rsidR="00BB472A">
        <w:t>którym mowa</w:t>
      </w:r>
      <w:r w:rsidR="001F2114">
        <w:t xml:space="preserve"> w art. </w:t>
      </w:r>
      <w:r w:rsidR="00BB472A">
        <w:t>31</w:t>
      </w:r>
      <w:r w:rsidR="001F2114">
        <w:t>8 ust. </w:t>
      </w:r>
      <w:r w:rsidR="00422FE1">
        <w:t>1 </w:t>
      </w:r>
      <w:r w:rsidR="00BB472A">
        <w:t>ust</w:t>
      </w:r>
      <w:r w:rsidR="00CC246B">
        <w:t>awy,</w:t>
      </w:r>
      <w:r w:rsidR="002D2045">
        <w:t xml:space="preserve"> </w:t>
      </w:r>
      <w:r w:rsidR="002A6C56">
        <w:t>przekazuje</w:t>
      </w:r>
      <w:r w:rsidR="000A1264">
        <w:t xml:space="preserve"> abonentowi usługi dostępu do </w:t>
      </w:r>
      <w:proofErr w:type="spellStart"/>
      <w:r w:rsidR="000A1264">
        <w:t>internetu</w:t>
      </w:r>
      <w:proofErr w:type="spellEnd"/>
      <w:r w:rsidR="00897EFA">
        <w:t xml:space="preserve"> informacj</w:t>
      </w:r>
      <w:r w:rsidR="0013169B">
        <w:t>e</w:t>
      </w:r>
      <w:r w:rsidR="00897EFA">
        <w:t xml:space="preserve"> o</w:t>
      </w:r>
      <w:r w:rsidR="000B6B60">
        <w:t>:</w:t>
      </w:r>
    </w:p>
    <w:p w14:paraId="7F65E9F4" w14:textId="6BAA6BF1" w:rsidR="000B6B60" w:rsidRDefault="000B6B60" w:rsidP="00422FE1">
      <w:pPr>
        <w:pStyle w:val="PKTpunkt"/>
      </w:pPr>
      <w:r>
        <w:t>1)</w:t>
      </w:r>
      <w:r w:rsidR="003631D4">
        <w:tab/>
      </w:r>
      <w:r w:rsidR="008E26E7">
        <w:t>da</w:t>
      </w:r>
      <w:r w:rsidR="00897EFA">
        <w:t>cie</w:t>
      </w:r>
      <w:r w:rsidR="00227B14" w:rsidRPr="00227B14">
        <w:t xml:space="preserve"> złożenia</w:t>
      </w:r>
      <w:r w:rsidR="00E0221D">
        <w:t xml:space="preserve"> tego wniosku</w:t>
      </w:r>
      <w:r>
        <w:t>;</w:t>
      </w:r>
    </w:p>
    <w:p w14:paraId="1EB0B29E" w14:textId="74664337" w:rsidR="00227B14" w:rsidRPr="00227B14" w:rsidRDefault="000B6B60" w:rsidP="00422FE1">
      <w:pPr>
        <w:pStyle w:val="PKTpunkt"/>
      </w:pPr>
      <w:r>
        <w:t>2)</w:t>
      </w:r>
      <w:r w:rsidR="003631D4">
        <w:tab/>
      </w:r>
      <w:r w:rsidR="00BD5D61">
        <w:t xml:space="preserve">firmie lub </w:t>
      </w:r>
      <w:r w:rsidR="00C96A57" w:rsidRPr="00227B14">
        <w:t>nazw</w:t>
      </w:r>
      <w:r w:rsidR="0013169B">
        <w:t>ie</w:t>
      </w:r>
      <w:r w:rsidR="00227B14" w:rsidRPr="00227B14">
        <w:t>, adres</w:t>
      </w:r>
      <w:r w:rsidR="0013169B">
        <w:t>ie</w:t>
      </w:r>
      <w:r w:rsidR="002A6C56">
        <w:t xml:space="preserve"> </w:t>
      </w:r>
      <w:r w:rsidR="00227B14" w:rsidRPr="00227B14">
        <w:t>oraz numer</w:t>
      </w:r>
      <w:r w:rsidR="0013169B">
        <w:t>ze</w:t>
      </w:r>
      <w:r w:rsidR="00227B14" w:rsidRPr="00227B14">
        <w:t xml:space="preserve"> telefonu nowego dostawcy </w:t>
      </w:r>
      <w:r w:rsidR="00E0221D">
        <w:t xml:space="preserve">usługi dostępu do </w:t>
      </w:r>
      <w:proofErr w:type="spellStart"/>
      <w:r w:rsidR="00227B14" w:rsidRPr="00227B14">
        <w:t>internetu</w:t>
      </w:r>
      <w:proofErr w:type="spellEnd"/>
      <w:r w:rsidR="00227B14" w:rsidRPr="00227B14">
        <w:t>.</w:t>
      </w:r>
    </w:p>
    <w:p w14:paraId="489A0383" w14:textId="733BE095" w:rsidR="00227B14" w:rsidRPr="00227B14" w:rsidRDefault="0072683E" w:rsidP="008C40A9">
      <w:pPr>
        <w:pStyle w:val="ARTartustawynprozporzdzenia"/>
      </w:pPr>
      <w:r w:rsidRPr="001F2114">
        <w:rPr>
          <w:rStyle w:val="Ppogrubienie"/>
        </w:rPr>
        <w:t>§</w:t>
      </w:r>
      <w:r w:rsidR="00233B28">
        <w:rPr>
          <w:rStyle w:val="Ppogrubienie"/>
        </w:rPr>
        <w:t xml:space="preserve"> </w:t>
      </w:r>
      <w:r w:rsidRPr="001F2114">
        <w:rPr>
          <w:rStyle w:val="Ppogrubienie"/>
        </w:rPr>
        <w:t>5</w:t>
      </w:r>
      <w:r w:rsidR="00227B14" w:rsidRPr="001F2114">
        <w:rPr>
          <w:rStyle w:val="Ppogrubienie"/>
        </w:rPr>
        <w:t>.</w:t>
      </w:r>
      <w:r w:rsidR="00227B14" w:rsidRPr="00227B14">
        <w:t xml:space="preserve"> </w:t>
      </w:r>
      <w:r w:rsidR="009576FB" w:rsidRPr="008A767A">
        <w:t>T</w:t>
      </w:r>
      <w:r w:rsidR="00227B14" w:rsidRPr="008A767A">
        <w:t>ermin</w:t>
      </w:r>
      <w:r w:rsidR="00227B14" w:rsidRPr="00227B14">
        <w:t xml:space="preserve"> na rozpatrzenie wniosku</w:t>
      </w:r>
      <w:r w:rsidR="00422FE1">
        <w:t xml:space="preserve"> </w:t>
      </w:r>
      <w:r w:rsidR="00422FE1" w:rsidRPr="0013169B">
        <w:t>o</w:t>
      </w:r>
      <w:r w:rsidR="00422FE1">
        <w:t> </w:t>
      </w:r>
      <w:r w:rsidR="0013169B" w:rsidRPr="0013169B">
        <w:t>realizację uprawnienia,</w:t>
      </w:r>
      <w:r w:rsidR="00422FE1" w:rsidRPr="0013169B">
        <w:t xml:space="preserve"> o</w:t>
      </w:r>
      <w:r w:rsidR="00422FE1">
        <w:t> </w:t>
      </w:r>
      <w:r w:rsidR="0013169B" w:rsidRPr="0013169B">
        <w:t>którym mowa</w:t>
      </w:r>
      <w:r w:rsidR="001F2114" w:rsidRPr="0013169B">
        <w:t xml:space="preserve"> w</w:t>
      </w:r>
      <w:r w:rsidR="001F2114">
        <w:t> art. </w:t>
      </w:r>
      <w:r w:rsidR="0013169B" w:rsidRPr="0013169B">
        <w:t>31</w:t>
      </w:r>
      <w:r w:rsidR="001F2114" w:rsidRPr="0013169B">
        <w:t>8</w:t>
      </w:r>
      <w:r w:rsidR="001F2114">
        <w:t xml:space="preserve"> ust. </w:t>
      </w:r>
      <w:r w:rsidR="00422FE1" w:rsidRPr="0013169B">
        <w:t>1</w:t>
      </w:r>
      <w:r w:rsidR="00422FE1">
        <w:t> </w:t>
      </w:r>
      <w:r w:rsidR="0013169B" w:rsidRPr="0013169B">
        <w:t>ustawy</w:t>
      </w:r>
      <w:r w:rsidR="009576FB">
        <w:t>,</w:t>
      </w:r>
      <w:r w:rsidR="00227B14" w:rsidRPr="00227B14">
        <w:t xml:space="preserve"> </w:t>
      </w:r>
      <w:r w:rsidR="002E3F11" w:rsidRPr="00227B14">
        <w:t>spełniając</w:t>
      </w:r>
      <w:r w:rsidR="002E3F11">
        <w:t xml:space="preserve">ego </w:t>
      </w:r>
      <w:r w:rsidR="00227B14" w:rsidRPr="00227B14">
        <w:t>wymogi określone</w:t>
      </w:r>
      <w:r w:rsidR="001F2114" w:rsidRPr="00227B14">
        <w:t xml:space="preserve"> w</w:t>
      </w:r>
      <w:r w:rsidR="001F2114">
        <w:t> art. </w:t>
      </w:r>
      <w:r w:rsidR="0013169B">
        <w:t>33</w:t>
      </w:r>
      <w:r w:rsidR="001F2114">
        <w:t>0 ust. </w:t>
      </w:r>
      <w:r w:rsidR="00422FE1">
        <w:t>3 </w:t>
      </w:r>
      <w:r w:rsidR="0013169B">
        <w:t>ustawy oraz</w:t>
      </w:r>
      <w:r w:rsidR="001F2114">
        <w:t xml:space="preserve"> w</w:t>
      </w:r>
      <w:r w:rsidR="008C40A9">
        <w:t xml:space="preserve"> §</w:t>
      </w:r>
      <w:r w:rsidR="00886403">
        <w:t xml:space="preserve"> </w:t>
      </w:r>
      <w:r w:rsidR="008C40A9">
        <w:t>3</w:t>
      </w:r>
      <w:r w:rsidR="009576FB">
        <w:t>,</w:t>
      </w:r>
      <w:r w:rsidR="00227B14" w:rsidRPr="00227B14">
        <w:t xml:space="preserve"> przez nowego dostawcę</w:t>
      </w:r>
      <w:r w:rsidR="009576FB">
        <w:t xml:space="preserve"> usługi dostępu do</w:t>
      </w:r>
      <w:r w:rsidR="00227B14" w:rsidRPr="00227B14">
        <w:t xml:space="preserve"> </w:t>
      </w:r>
      <w:proofErr w:type="spellStart"/>
      <w:r w:rsidR="00227B14" w:rsidRPr="00227B14">
        <w:t>internetu</w:t>
      </w:r>
      <w:proofErr w:type="spellEnd"/>
      <w:r w:rsidR="00227B14" w:rsidRPr="00227B14">
        <w:t xml:space="preserve"> </w:t>
      </w:r>
      <w:r w:rsidR="007132D8">
        <w:t>wynosi</w:t>
      </w:r>
      <w:r w:rsidR="00227B14" w:rsidRPr="00227B14">
        <w:t>:</w:t>
      </w:r>
    </w:p>
    <w:p w14:paraId="57859D4B" w14:textId="2C40CF44" w:rsidR="00227B14" w:rsidRPr="00227B14" w:rsidRDefault="00227B14" w:rsidP="008A767A">
      <w:pPr>
        <w:pStyle w:val="PKTpunkt"/>
      </w:pPr>
      <w:r w:rsidRPr="00227B14">
        <w:t>1)</w:t>
      </w:r>
      <w:r>
        <w:tab/>
      </w:r>
      <w:r w:rsidR="00886403">
        <w:t xml:space="preserve">w przypadku </w:t>
      </w:r>
      <w:r w:rsidRPr="008A767A">
        <w:t>publicznie</w:t>
      </w:r>
      <w:r w:rsidRPr="00227B14">
        <w:t xml:space="preserve"> dostępnej usługi dostępu do </w:t>
      </w:r>
      <w:proofErr w:type="spellStart"/>
      <w:r w:rsidRPr="00227B14">
        <w:t>internetu</w:t>
      </w:r>
      <w:proofErr w:type="spellEnd"/>
      <w:r w:rsidRPr="00227B14">
        <w:t>, która nie będzie świadczona</w:t>
      </w:r>
      <w:r w:rsidR="00422FE1" w:rsidRPr="00227B14">
        <w:t xml:space="preserve"> w</w:t>
      </w:r>
      <w:r w:rsidR="00422FE1">
        <w:t> </w:t>
      </w:r>
      <w:r w:rsidRPr="00227B14">
        <w:t>stałej lokalizacji:</w:t>
      </w:r>
    </w:p>
    <w:p w14:paraId="3BF024E2" w14:textId="6FD25B25" w:rsidR="00227B14" w:rsidRPr="00227B14" w:rsidRDefault="00227B14" w:rsidP="008A767A">
      <w:pPr>
        <w:pStyle w:val="LITlitera"/>
      </w:pPr>
      <w:r w:rsidRPr="00227B14">
        <w:t>a)</w:t>
      </w:r>
      <w:r w:rsidRPr="00227B14">
        <w:tab/>
      </w:r>
      <w:r w:rsidR="00422FE1" w:rsidRPr="00227B14">
        <w:t>6</w:t>
      </w:r>
      <w:r w:rsidR="00422FE1">
        <w:t> </w:t>
      </w:r>
      <w:r w:rsidRPr="00227B14">
        <w:t>godzin przypadających</w:t>
      </w:r>
      <w:r w:rsidR="00422FE1" w:rsidRPr="00227B14">
        <w:t xml:space="preserve"> w</w:t>
      </w:r>
      <w:r w:rsidR="00422FE1">
        <w:t> </w:t>
      </w:r>
      <w:r w:rsidRPr="00227B14">
        <w:t xml:space="preserve">dzień roboczy – gdy wniosek </w:t>
      </w:r>
      <w:r w:rsidR="00CC0F4E">
        <w:t xml:space="preserve">jest </w:t>
      </w:r>
      <w:r w:rsidRPr="00227B14">
        <w:t xml:space="preserve">składany </w:t>
      </w:r>
      <w:r w:rsidR="00422FE1" w:rsidRPr="00227B14">
        <w:t>w</w:t>
      </w:r>
      <w:r w:rsidR="00422FE1">
        <w:t> </w:t>
      </w:r>
      <w:r w:rsidRPr="00227B14">
        <w:t>siedzibie albo</w:t>
      </w:r>
      <w:r w:rsidR="00422FE1" w:rsidRPr="00227B14">
        <w:t xml:space="preserve"> w</w:t>
      </w:r>
      <w:r w:rsidR="00422FE1">
        <w:t> </w:t>
      </w:r>
      <w:r w:rsidRPr="00227B14">
        <w:t xml:space="preserve">punkcie obsługi klienta nowego dostawcy </w:t>
      </w:r>
      <w:proofErr w:type="spellStart"/>
      <w:r w:rsidRPr="00227B14">
        <w:t>internetu</w:t>
      </w:r>
      <w:proofErr w:type="spellEnd"/>
      <w:r w:rsidR="008D7366">
        <w:t>,</w:t>
      </w:r>
    </w:p>
    <w:p w14:paraId="06C3B564" w14:textId="539B07A0" w:rsidR="00227B14" w:rsidRPr="00227B14" w:rsidRDefault="00227B14" w:rsidP="007E2B95">
      <w:pPr>
        <w:pStyle w:val="LITlitera"/>
      </w:pPr>
      <w:r w:rsidRPr="00227B14">
        <w:t>b)</w:t>
      </w:r>
      <w:r w:rsidRPr="00227B14">
        <w:tab/>
      </w:r>
      <w:r w:rsidR="00422FE1" w:rsidRPr="00227B14">
        <w:t>3</w:t>
      </w:r>
      <w:r w:rsidR="00422FE1">
        <w:t> </w:t>
      </w:r>
      <w:r w:rsidRPr="00227B14">
        <w:t>dni robocze – gdy wniosek</w:t>
      </w:r>
      <w:r w:rsidR="00CC0F4E">
        <w:t xml:space="preserve"> jest</w:t>
      </w:r>
      <w:r w:rsidRPr="00227B14">
        <w:t xml:space="preserve"> składany </w:t>
      </w:r>
      <w:r w:rsidR="00422FE1" w:rsidRPr="00227B14">
        <w:t>w</w:t>
      </w:r>
      <w:r w:rsidR="00422FE1">
        <w:t> </w:t>
      </w:r>
      <w:r w:rsidRPr="00227B14">
        <w:t>sposób inny niż określony</w:t>
      </w:r>
      <w:r w:rsidR="001F2114" w:rsidRPr="00227B14">
        <w:t xml:space="preserve"> w</w:t>
      </w:r>
      <w:r w:rsidR="001F2114">
        <w:t> lit. </w:t>
      </w:r>
      <w:r w:rsidRPr="00227B14">
        <w:t>a</w:t>
      </w:r>
    </w:p>
    <w:p w14:paraId="1D127527" w14:textId="2838F761" w:rsidR="00227B14" w:rsidRPr="00227B14" w:rsidRDefault="00227B14" w:rsidP="007E2B95">
      <w:pPr>
        <w:pStyle w:val="CZWSPLITczwsplnaliter"/>
      </w:pPr>
      <w:r w:rsidRPr="00227B14">
        <w:t xml:space="preserve">– od </w:t>
      </w:r>
      <w:r w:rsidR="00B565BB">
        <w:t>chwili</w:t>
      </w:r>
      <w:r w:rsidRPr="00227B14">
        <w:t xml:space="preserve"> złożenia albo uzupełnienia wniosku;</w:t>
      </w:r>
    </w:p>
    <w:p w14:paraId="68251901" w14:textId="298B8B84" w:rsidR="00227B14" w:rsidRPr="00227B14" w:rsidRDefault="00227B14" w:rsidP="007E2B95">
      <w:pPr>
        <w:pStyle w:val="PKTpunkt"/>
      </w:pPr>
      <w:r w:rsidRPr="00227B14">
        <w:lastRenderedPageBreak/>
        <w:t>2)</w:t>
      </w:r>
      <w:r>
        <w:tab/>
      </w:r>
      <w:r w:rsidR="00886403">
        <w:t xml:space="preserve">w przypadku </w:t>
      </w:r>
      <w:r w:rsidRPr="00227B14">
        <w:t xml:space="preserve">publicznie dostępnej usługi dostępu do </w:t>
      </w:r>
      <w:proofErr w:type="spellStart"/>
      <w:r w:rsidRPr="00227B14">
        <w:t>internetu</w:t>
      </w:r>
      <w:proofErr w:type="spellEnd"/>
      <w:r w:rsidRPr="00227B14">
        <w:t>, która będzie świadczona</w:t>
      </w:r>
      <w:r w:rsidR="00422FE1" w:rsidRPr="00227B14">
        <w:t xml:space="preserve"> w</w:t>
      </w:r>
      <w:r w:rsidR="00422FE1">
        <w:t> </w:t>
      </w:r>
      <w:r w:rsidRPr="00227B14">
        <w:t>stałej lokalizacji:</w:t>
      </w:r>
    </w:p>
    <w:p w14:paraId="723D3246" w14:textId="6F6016D8" w:rsidR="00227B14" w:rsidRPr="00227B14" w:rsidRDefault="00227B14" w:rsidP="007E2B95">
      <w:pPr>
        <w:pStyle w:val="LITlitera"/>
      </w:pPr>
      <w:r w:rsidRPr="00227B14">
        <w:t>a)</w:t>
      </w:r>
      <w:r w:rsidRPr="00227B14">
        <w:tab/>
      </w:r>
      <w:r w:rsidR="00422FE1" w:rsidRPr="00227B14">
        <w:t>1</w:t>
      </w:r>
      <w:r w:rsidR="00422FE1">
        <w:t> </w:t>
      </w:r>
      <w:r w:rsidRPr="00227B14">
        <w:t xml:space="preserve">dzień roboczy – gdy wniosek </w:t>
      </w:r>
      <w:r w:rsidR="00FE2655">
        <w:t xml:space="preserve">jest </w:t>
      </w:r>
      <w:r w:rsidRPr="00227B14">
        <w:t xml:space="preserve">składany </w:t>
      </w:r>
      <w:r w:rsidR="00422FE1" w:rsidRPr="00227B14">
        <w:t>w</w:t>
      </w:r>
      <w:r w:rsidR="00422FE1">
        <w:t> </w:t>
      </w:r>
      <w:r w:rsidRPr="00227B14">
        <w:t>siedzibie albo</w:t>
      </w:r>
      <w:r w:rsidR="00422FE1" w:rsidRPr="00227B14">
        <w:t xml:space="preserve"> w</w:t>
      </w:r>
      <w:r w:rsidR="00422FE1">
        <w:t> </w:t>
      </w:r>
      <w:r w:rsidRPr="00227B14">
        <w:t xml:space="preserve">punkcie obsługi klienta nowego dostawcy </w:t>
      </w:r>
      <w:proofErr w:type="spellStart"/>
      <w:r w:rsidRPr="00227B14">
        <w:t>internetu</w:t>
      </w:r>
      <w:proofErr w:type="spellEnd"/>
      <w:r w:rsidR="008D7366">
        <w:t>,</w:t>
      </w:r>
    </w:p>
    <w:p w14:paraId="30BE8B63" w14:textId="0236A1E3" w:rsidR="00227B14" w:rsidRPr="00227B14" w:rsidRDefault="00227B14" w:rsidP="007E2B95">
      <w:pPr>
        <w:pStyle w:val="LITlitera"/>
      </w:pPr>
      <w:r w:rsidRPr="00227B14">
        <w:t>b)</w:t>
      </w:r>
      <w:r w:rsidRPr="00227B14">
        <w:tab/>
      </w:r>
      <w:r w:rsidR="00422FE1" w:rsidRPr="00227B14">
        <w:t>5</w:t>
      </w:r>
      <w:r w:rsidR="00422FE1">
        <w:t> </w:t>
      </w:r>
      <w:r w:rsidRPr="00227B14">
        <w:t xml:space="preserve">dni roboczych </w:t>
      </w:r>
      <w:r w:rsidR="00B133F7">
        <w:t>–</w:t>
      </w:r>
      <w:r w:rsidR="00422FE1">
        <w:t xml:space="preserve"> </w:t>
      </w:r>
      <w:r w:rsidRPr="00227B14">
        <w:t xml:space="preserve">gdy wniosek </w:t>
      </w:r>
      <w:r w:rsidR="00FE2655">
        <w:t xml:space="preserve">jest </w:t>
      </w:r>
      <w:r w:rsidRPr="00227B14">
        <w:t xml:space="preserve">składany </w:t>
      </w:r>
      <w:r w:rsidR="00422FE1" w:rsidRPr="00227B14">
        <w:t>w</w:t>
      </w:r>
      <w:r w:rsidR="00422FE1">
        <w:t> </w:t>
      </w:r>
      <w:r w:rsidRPr="00227B14">
        <w:t>sposób inny niż określony</w:t>
      </w:r>
      <w:r w:rsidR="001F2114" w:rsidRPr="00227B14">
        <w:t xml:space="preserve"> w</w:t>
      </w:r>
      <w:r w:rsidR="001F2114">
        <w:t> lit. </w:t>
      </w:r>
      <w:r w:rsidRPr="00227B14">
        <w:t>a</w:t>
      </w:r>
    </w:p>
    <w:p w14:paraId="18F6146F" w14:textId="209C8675" w:rsidR="00227B14" w:rsidRPr="00227B14" w:rsidRDefault="00227B14" w:rsidP="007E2B95">
      <w:pPr>
        <w:pStyle w:val="CZWSPLITczwsplnaliter"/>
      </w:pPr>
      <w:r w:rsidRPr="00227B14">
        <w:t xml:space="preserve">– od </w:t>
      </w:r>
      <w:r w:rsidR="00B565BB">
        <w:t>chwili</w:t>
      </w:r>
      <w:r w:rsidRPr="00227B14">
        <w:t xml:space="preserve"> złożenia</w:t>
      </w:r>
      <w:r w:rsidR="00A25418">
        <w:t xml:space="preserve"> tego wniosku</w:t>
      </w:r>
      <w:r w:rsidRPr="00227B14">
        <w:t xml:space="preserve"> albo </w:t>
      </w:r>
      <w:r w:rsidR="00A25418">
        <w:t xml:space="preserve">jego </w:t>
      </w:r>
      <w:r w:rsidRPr="00227B14">
        <w:t>uzupełnienia.</w:t>
      </w:r>
    </w:p>
    <w:p w14:paraId="22B07C8C" w14:textId="47ECEB81" w:rsidR="00A619B1" w:rsidRPr="00A619B1" w:rsidRDefault="00227B14" w:rsidP="00422FE1">
      <w:pPr>
        <w:pStyle w:val="ARTartustawynprozporzdzenia"/>
      </w:pPr>
      <w:r w:rsidRPr="003A7391">
        <w:rPr>
          <w:rStyle w:val="Ppogrubienie"/>
        </w:rPr>
        <w:t>§</w:t>
      </w:r>
      <w:r w:rsidR="00233B28">
        <w:rPr>
          <w:rStyle w:val="Ppogrubienie"/>
        </w:rPr>
        <w:t xml:space="preserve"> </w:t>
      </w:r>
      <w:r w:rsidR="0072683E">
        <w:rPr>
          <w:rStyle w:val="Ppogrubienie"/>
        </w:rPr>
        <w:t>6</w:t>
      </w:r>
      <w:r w:rsidRPr="003A7391">
        <w:rPr>
          <w:rStyle w:val="Ppogrubienie"/>
        </w:rPr>
        <w:t>.</w:t>
      </w:r>
      <w:r w:rsidRPr="00227B14">
        <w:t xml:space="preserve"> 1. </w:t>
      </w:r>
      <w:r w:rsidR="00A619B1" w:rsidRPr="00A619B1">
        <w:t>Nowy dostawca usługi</w:t>
      </w:r>
      <w:r w:rsidR="00A619B1">
        <w:t xml:space="preserve"> dostępu do </w:t>
      </w:r>
      <w:proofErr w:type="spellStart"/>
      <w:r w:rsidR="00A619B1">
        <w:t>internetu</w:t>
      </w:r>
      <w:proofErr w:type="spellEnd"/>
      <w:r w:rsidR="00A619B1">
        <w:t xml:space="preserve"> </w:t>
      </w:r>
      <w:r w:rsidR="00A619B1" w:rsidRPr="00A619B1">
        <w:t xml:space="preserve">nie </w:t>
      </w:r>
      <w:r w:rsidR="00A619B1">
        <w:t xml:space="preserve">zapewnia ciągłości świadczenia usługi dostępu do </w:t>
      </w:r>
      <w:proofErr w:type="spellStart"/>
      <w:r w:rsidR="00A619B1">
        <w:t>internetu</w:t>
      </w:r>
      <w:proofErr w:type="spellEnd"/>
      <w:r w:rsidR="00A619B1" w:rsidRPr="00A619B1">
        <w:t>, jeżeli otrzymał od abonenta</w:t>
      </w:r>
      <w:r w:rsidR="00A619B1">
        <w:t xml:space="preserve"> usługi dostępu do </w:t>
      </w:r>
      <w:proofErr w:type="spellStart"/>
      <w:r w:rsidR="00A619B1">
        <w:t>internetu</w:t>
      </w:r>
      <w:proofErr w:type="spellEnd"/>
      <w:r w:rsidR="00A619B1" w:rsidRPr="00A619B1">
        <w:t xml:space="preserve"> albo dotychczasowego dostawcy</w:t>
      </w:r>
      <w:r w:rsidR="00EA7B08">
        <w:t xml:space="preserve"> usługi</w:t>
      </w:r>
      <w:r w:rsidR="00EA52E9">
        <w:t xml:space="preserve"> </w:t>
      </w:r>
      <w:r w:rsidR="00A619B1">
        <w:t xml:space="preserve">dostępu do </w:t>
      </w:r>
      <w:proofErr w:type="spellStart"/>
      <w:r w:rsidR="00A619B1">
        <w:t>internetu</w:t>
      </w:r>
      <w:proofErr w:type="spellEnd"/>
      <w:r w:rsidR="00A619B1" w:rsidRPr="00A619B1">
        <w:t xml:space="preserve"> rezygnację tego abonenta</w:t>
      </w:r>
      <w:r w:rsidR="00422FE1" w:rsidRPr="00A619B1">
        <w:t xml:space="preserve"> z</w:t>
      </w:r>
      <w:r w:rsidR="00422FE1">
        <w:t> </w:t>
      </w:r>
      <w:r w:rsidR="00A619B1" w:rsidRPr="00A619B1">
        <w:t>uprawnienia,</w:t>
      </w:r>
      <w:r w:rsidR="00422FE1" w:rsidRPr="00A619B1">
        <w:t xml:space="preserve"> o</w:t>
      </w:r>
      <w:r w:rsidR="00422FE1">
        <w:t> </w:t>
      </w:r>
      <w:r w:rsidR="00A619B1" w:rsidRPr="00A619B1">
        <w:t>którym mowa</w:t>
      </w:r>
      <w:r w:rsidR="001F2114" w:rsidRPr="00A619B1">
        <w:t xml:space="preserve"> w</w:t>
      </w:r>
      <w:r w:rsidR="001F2114">
        <w:t> art. </w:t>
      </w:r>
      <w:r w:rsidR="00A619B1" w:rsidRPr="00A619B1">
        <w:t>3</w:t>
      </w:r>
      <w:r w:rsidR="00A619B1">
        <w:t>1</w:t>
      </w:r>
      <w:r w:rsidR="001F2114">
        <w:t>8 ust. </w:t>
      </w:r>
      <w:r w:rsidR="00422FE1" w:rsidRPr="00A619B1">
        <w:t>1</w:t>
      </w:r>
      <w:r w:rsidR="00422FE1">
        <w:t> </w:t>
      </w:r>
      <w:r w:rsidR="00A619B1" w:rsidRPr="00A619B1">
        <w:t>ustawy, najpóźniej</w:t>
      </w:r>
      <w:r w:rsidR="00422FE1" w:rsidRPr="00A619B1">
        <w:t xml:space="preserve"> w</w:t>
      </w:r>
      <w:r w:rsidR="00422FE1">
        <w:t> </w:t>
      </w:r>
      <w:r w:rsidR="00A619B1" w:rsidRPr="00A619B1">
        <w:t xml:space="preserve">terminie </w:t>
      </w:r>
      <w:r w:rsidR="00422FE1" w:rsidRPr="00A619B1">
        <w:t>2</w:t>
      </w:r>
      <w:r w:rsidR="00422FE1">
        <w:t> </w:t>
      </w:r>
      <w:r w:rsidR="00A619B1" w:rsidRPr="00A619B1">
        <w:t xml:space="preserve">dni roboczych przed uzgodnionym terminem </w:t>
      </w:r>
      <w:r w:rsidR="00A619B1">
        <w:t>realizacji tego uprawnienia</w:t>
      </w:r>
      <w:r w:rsidR="00A619B1" w:rsidRPr="00A619B1">
        <w:t>.</w:t>
      </w:r>
    </w:p>
    <w:p w14:paraId="2764AFF9" w14:textId="6713969E" w:rsidR="00227B14" w:rsidRDefault="00A619B1" w:rsidP="00422FE1">
      <w:pPr>
        <w:pStyle w:val="USTustnpkodeksu"/>
      </w:pPr>
      <w:r w:rsidRPr="00A619B1">
        <w:t>2. Rezygnację,</w:t>
      </w:r>
      <w:r w:rsidR="00422FE1" w:rsidRPr="00A619B1">
        <w:t xml:space="preserve"> o</w:t>
      </w:r>
      <w:r w:rsidR="00422FE1">
        <w:t> </w:t>
      </w:r>
      <w:r w:rsidRPr="00A619B1">
        <w:t>której mowa</w:t>
      </w:r>
      <w:r w:rsidR="001F2114" w:rsidRPr="00A619B1">
        <w:t xml:space="preserve"> w</w:t>
      </w:r>
      <w:r w:rsidR="001F2114">
        <w:t> ust. </w:t>
      </w:r>
      <w:r w:rsidRPr="00A619B1">
        <w:t>1, abonent</w:t>
      </w:r>
      <w:r>
        <w:t xml:space="preserve"> usługi dostępu do </w:t>
      </w:r>
      <w:proofErr w:type="spellStart"/>
      <w:r>
        <w:t>internetu</w:t>
      </w:r>
      <w:proofErr w:type="spellEnd"/>
      <w:r w:rsidRPr="00A619B1">
        <w:t xml:space="preserve"> składa do dotychczasowego dostawcy usługi dostępu do </w:t>
      </w:r>
      <w:proofErr w:type="spellStart"/>
      <w:r w:rsidRPr="00A619B1">
        <w:t>internetu</w:t>
      </w:r>
      <w:proofErr w:type="spellEnd"/>
      <w:r w:rsidRPr="00A619B1">
        <w:t xml:space="preserve"> albo nowego dostawcy usługi dostępu do </w:t>
      </w:r>
      <w:proofErr w:type="spellStart"/>
      <w:r w:rsidRPr="00A619B1">
        <w:t>internetu</w:t>
      </w:r>
      <w:proofErr w:type="spellEnd"/>
      <w:r w:rsidR="00422FE1" w:rsidRPr="00A619B1">
        <w:t xml:space="preserve"> w</w:t>
      </w:r>
      <w:r w:rsidR="00422FE1">
        <w:t> </w:t>
      </w:r>
      <w:r w:rsidRPr="00A619B1">
        <w:t>formie,</w:t>
      </w:r>
      <w:r w:rsidR="00422FE1" w:rsidRPr="00A619B1">
        <w:t xml:space="preserve"> o</w:t>
      </w:r>
      <w:r w:rsidR="00422FE1">
        <w:t> </w:t>
      </w:r>
      <w:r w:rsidRPr="00A619B1">
        <w:t>której mowa</w:t>
      </w:r>
      <w:r w:rsidR="001F2114" w:rsidRPr="00A619B1">
        <w:t xml:space="preserve"> w</w:t>
      </w:r>
      <w:r w:rsidR="001F2114">
        <w:t> art. </w:t>
      </w:r>
      <w:r w:rsidRPr="00A619B1">
        <w:t>33</w:t>
      </w:r>
      <w:r w:rsidR="001F2114" w:rsidRPr="00A619B1">
        <w:t>0</w:t>
      </w:r>
      <w:r w:rsidR="001F2114">
        <w:t xml:space="preserve"> ust. </w:t>
      </w:r>
      <w:r w:rsidR="00422FE1" w:rsidRPr="00A619B1">
        <w:t>1</w:t>
      </w:r>
      <w:r w:rsidR="00422FE1">
        <w:t> </w:t>
      </w:r>
      <w:r w:rsidRPr="00A619B1">
        <w:t>ustawy.</w:t>
      </w:r>
    </w:p>
    <w:p w14:paraId="4C8AA780" w14:textId="7F8EEBBC" w:rsidR="00550984" w:rsidRPr="00550984" w:rsidRDefault="00550984" w:rsidP="00422FE1">
      <w:pPr>
        <w:pStyle w:val="ARTartustawynprozporzdzenia"/>
      </w:pPr>
      <w:r w:rsidRPr="003A7391">
        <w:rPr>
          <w:rStyle w:val="Ppogrubienie"/>
        </w:rPr>
        <w:t>§</w:t>
      </w:r>
      <w:r w:rsidR="00233B28">
        <w:rPr>
          <w:rStyle w:val="Ppogrubienie"/>
        </w:rPr>
        <w:t xml:space="preserve"> </w:t>
      </w:r>
      <w:r w:rsidR="0072683E">
        <w:rPr>
          <w:rStyle w:val="Ppogrubienie"/>
        </w:rPr>
        <w:t>7</w:t>
      </w:r>
      <w:r w:rsidRPr="003A7391">
        <w:rPr>
          <w:rStyle w:val="Ppogrubienie"/>
        </w:rPr>
        <w:t>.</w:t>
      </w:r>
      <w:r>
        <w:t xml:space="preserve"> </w:t>
      </w:r>
      <w:r w:rsidRPr="00550984">
        <w:t xml:space="preserve">Informacjami </w:t>
      </w:r>
      <w:r w:rsidR="00BD5D61">
        <w:t xml:space="preserve">wymaganymi dla </w:t>
      </w:r>
      <w:r w:rsidRPr="00550984">
        <w:t>realizacji żądania abonenta</w:t>
      </w:r>
      <w:r w:rsidR="007D7217">
        <w:t xml:space="preserve"> usługi dostępu do</w:t>
      </w:r>
      <w:r w:rsidRPr="00550984">
        <w:t xml:space="preserve"> </w:t>
      </w:r>
      <w:proofErr w:type="spellStart"/>
      <w:r w:rsidRPr="00550984">
        <w:t>internet</w:t>
      </w:r>
      <w:r w:rsidR="007D7217">
        <w:t>u</w:t>
      </w:r>
      <w:proofErr w:type="spellEnd"/>
      <w:r w:rsidR="00422FE1" w:rsidRPr="00550984">
        <w:t xml:space="preserve"> w</w:t>
      </w:r>
      <w:r w:rsidR="00422FE1">
        <w:t> </w:t>
      </w:r>
      <w:r w:rsidRPr="00550984">
        <w:t>zakresie uprawnienia wynikającego</w:t>
      </w:r>
      <w:r w:rsidR="001F2114" w:rsidRPr="00550984">
        <w:t xml:space="preserve"> z</w:t>
      </w:r>
      <w:r w:rsidR="001F2114">
        <w:t> art. </w:t>
      </w:r>
      <w:r w:rsidRPr="00550984">
        <w:t>31</w:t>
      </w:r>
      <w:r w:rsidR="001F2114" w:rsidRPr="00550984">
        <w:t>8</w:t>
      </w:r>
      <w:r w:rsidR="001F2114">
        <w:t xml:space="preserve"> ust. </w:t>
      </w:r>
      <w:r w:rsidRPr="00550984">
        <w:t>1</w:t>
      </w:r>
      <w:r w:rsidR="00422FE1">
        <w:t>1 </w:t>
      </w:r>
      <w:r w:rsidRPr="00550984">
        <w:t>ustawy, wskazanymi</w:t>
      </w:r>
      <w:r w:rsidR="001F2114" w:rsidRPr="00550984">
        <w:t xml:space="preserve"> w</w:t>
      </w:r>
      <w:r w:rsidR="001F2114">
        <w:t> art. </w:t>
      </w:r>
      <w:r w:rsidRPr="00550984">
        <w:t>33</w:t>
      </w:r>
      <w:r w:rsidR="001F2114" w:rsidRPr="00550984">
        <w:t>0</w:t>
      </w:r>
      <w:r w:rsidR="001F2114">
        <w:t xml:space="preserve"> ust. </w:t>
      </w:r>
      <w:r w:rsidR="001F2114" w:rsidRPr="00550984">
        <w:t>3</w:t>
      </w:r>
      <w:r w:rsidR="001F2114">
        <w:t xml:space="preserve"> pkt </w:t>
      </w:r>
      <w:r w:rsidR="00422FE1" w:rsidRPr="00550984">
        <w:t>4</w:t>
      </w:r>
      <w:r w:rsidR="00422FE1">
        <w:t> </w:t>
      </w:r>
      <w:r w:rsidRPr="00550984">
        <w:t>ustawy</w:t>
      </w:r>
      <w:r w:rsidR="00233B28">
        <w:t>,</w:t>
      </w:r>
      <w:r w:rsidRPr="00550984">
        <w:t xml:space="preserve"> są: </w:t>
      </w:r>
    </w:p>
    <w:p w14:paraId="7E48C7B7" w14:textId="0F26354B" w:rsidR="00550984" w:rsidRPr="00550984" w:rsidRDefault="00550984" w:rsidP="007E2B95">
      <w:pPr>
        <w:pStyle w:val="PKTpunkt"/>
      </w:pPr>
      <w:r w:rsidRPr="00550984">
        <w:t>1)</w:t>
      </w:r>
      <w:r w:rsidRPr="00550984">
        <w:tab/>
        <w:t xml:space="preserve">firma lub nazwa dostawcy usługi dostępu do </w:t>
      </w:r>
      <w:proofErr w:type="spellStart"/>
      <w:r w:rsidRPr="00550984">
        <w:t>internetu</w:t>
      </w:r>
      <w:proofErr w:type="spellEnd"/>
      <w:r w:rsidR="00F52739">
        <w:t>;</w:t>
      </w:r>
      <w:r w:rsidRPr="00550984">
        <w:t xml:space="preserve"> </w:t>
      </w:r>
    </w:p>
    <w:p w14:paraId="4922BF1A" w14:textId="15B1D4A2" w:rsidR="00550984" w:rsidRDefault="00550984" w:rsidP="007E2B95">
      <w:pPr>
        <w:pStyle w:val="PKTpunkt"/>
      </w:pPr>
      <w:r w:rsidRPr="00550984">
        <w:t>2)</w:t>
      </w:r>
      <w:r w:rsidRPr="00550984">
        <w:tab/>
      </w:r>
      <w:r>
        <w:t>adres poczty elektronicznej związanej</w:t>
      </w:r>
      <w:r w:rsidR="00422FE1">
        <w:t xml:space="preserve"> z </w:t>
      </w:r>
      <w:r>
        <w:t xml:space="preserve">nazwą handlową lub znakiem towarowym </w:t>
      </w:r>
      <w:r w:rsidRPr="00550984">
        <w:t xml:space="preserve">dostawcy usługi dostępu do </w:t>
      </w:r>
      <w:proofErr w:type="spellStart"/>
      <w:r w:rsidRPr="00550984">
        <w:t>internetu</w:t>
      </w:r>
      <w:proofErr w:type="spellEnd"/>
      <w:r w:rsidR="008D7366">
        <w:t>.</w:t>
      </w:r>
    </w:p>
    <w:p w14:paraId="102D79FE" w14:textId="758614AB" w:rsidR="00923C40" w:rsidRDefault="007B1FC0" w:rsidP="00886403">
      <w:pPr>
        <w:pStyle w:val="ARTartustawynprozporzdzenia"/>
      </w:pPr>
      <w:r w:rsidRPr="00233B28">
        <w:rPr>
          <w:rStyle w:val="Ppogrubienie"/>
        </w:rPr>
        <w:t>§</w:t>
      </w:r>
      <w:r w:rsidR="00233B28" w:rsidRPr="00233B28">
        <w:rPr>
          <w:rStyle w:val="Ppogrubienie"/>
        </w:rPr>
        <w:t xml:space="preserve"> </w:t>
      </w:r>
      <w:r w:rsidRPr="00233B28">
        <w:rPr>
          <w:rStyle w:val="Ppogrubienie"/>
        </w:rPr>
        <w:t>8</w:t>
      </w:r>
      <w:r w:rsidR="001C2888" w:rsidRPr="00233B28">
        <w:rPr>
          <w:rStyle w:val="Ppogrubienie"/>
        </w:rPr>
        <w:t>.</w:t>
      </w:r>
      <w:r w:rsidR="001C2888">
        <w:t xml:space="preserve"> </w:t>
      </w:r>
      <w:r w:rsidR="00A77A9A" w:rsidRPr="008A767A">
        <w:t>Dostawca</w:t>
      </w:r>
      <w:r w:rsidR="00A77A9A">
        <w:t xml:space="preserve"> usługi dostępu do </w:t>
      </w:r>
      <w:proofErr w:type="spellStart"/>
      <w:r w:rsidR="00A77A9A">
        <w:t>internetu</w:t>
      </w:r>
      <w:proofErr w:type="spellEnd"/>
      <w:r w:rsidR="00A77A9A">
        <w:t xml:space="preserve"> p</w:t>
      </w:r>
      <w:r w:rsidR="00E34BF3">
        <w:t>o złożeniu wniosku</w:t>
      </w:r>
      <w:r w:rsidR="00422FE1">
        <w:t xml:space="preserve"> o </w:t>
      </w:r>
      <w:r w:rsidR="00E34BF3">
        <w:t>realizację uprawnienia,</w:t>
      </w:r>
      <w:r w:rsidR="00422FE1">
        <w:t xml:space="preserve"> o </w:t>
      </w:r>
      <w:r w:rsidR="00E34BF3">
        <w:t>którym mowa</w:t>
      </w:r>
      <w:r w:rsidR="001F2114">
        <w:t xml:space="preserve"> w art. </w:t>
      </w:r>
      <w:r w:rsidR="001C2888" w:rsidRPr="001C2888">
        <w:t>31</w:t>
      </w:r>
      <w:r w:rsidR="001F2114" w:rsidRPr="001C2888">
        <w:t>8</w:t>
      </w:r>
      <w:r w:rsidR="001F2114">
        <w:t xml:space="preserve"> ust. </w:t>
      </w:r>
      <w:r w:rsidR="001C2888" w:rsidRPr="001C2888">
        <w:t>1</w:t>
      </w:r>
      <w:r w:rsidR="00422FE1" w:rsidRPr="001C2888">
        <w:t>1</w:t>
      </w:r>
      <w:r w:rsidR="00422FE1">
        <w:t> </w:t>
      </w:r>
      <w:r w:rsidR="001C2888" w:rsidRPr="001C2888">
        <w:t>ustawy</w:t>
      </w:r>
      <w:r w:rsidR="00A77A9A">
        <w:t>,</w:t>
      </w:r>
      <w:r w:rsidR="00B04E82">
        <w:t xml:space="preserve"> </w:t>
      </w:r>
      <w:r w:rsidR="000A1264">
        <w:t>przekaz</w:t>
      </w:r>
      <w:r w:rsidR="00B04E82">
        <w:t>uje</w:t>
      </w:r>
      <w:r w:rsidR="000A1264">
        <w:t xml:space="preserve"> </w:t>
      </w:r>
      <w:r w:rsidR="00595270">
        <w:t xml:space="preserve">abonentowi usługi dostępu do </w:t>
      </w:r>
      <w:proofErr w:type="spellStart"/>
      <w:r w:rsidR="00595270">
        <w:t>internetu</w:t>
      </w:r>
      <w:proofErr w:type="spellEnd"/>
      <w:r w:rsidR="00A77A9A">
        <w:t xml:space="preserve"> informacje o</w:t>
      </w:r>
      <w:r w:rsidR="00923C40">
        <w:t>:</w:t>
      </w:r>
    </w:p>
    <w:p w14:paraId="01D6A684" w14:textId="6237169A" w:rsidR="00923C40" w:rsidRDefault="00923C40" w:rsidP="007E2B95">
      <w:pPr>
        <w:pStyle w:val="PKTpunkt"/>
      </w:pPr>
      <w:r>
        <w:t>1)</w:t>
      </w:r>
      <w:r w:rsidR="00503393">
        <w:tab/>
      </w:r>
      <w:r>
        <w:t>da</w:t>
      </w:r>
      <w:r w:rsidR="00A77A9A">
        <w:t>cie</w:t>
      </w:r>
      <w:r>
        <w:t xml:space="preserve"> </w:t>
      </w:r>
      <w:r w:rsidR="001C2888" w:rsidRPr="00227B14">
        <w:t>złożenia</w:t>
      </w:r>
      <w:r w:rsidR="001C2888">
        <w:t xml:space="preserve"> tego wniosku</w:t>
      </w:r>
      <w:r w:rsidR="00F52739">
        <w:t>;</w:t>
      </w:r>
    </w:p>
    <w:p w14:paraId="04A28448" w14:textId="21EB7505" w:rsidR="001C2888" w:rsidRDefault="00923C40" w:rsidP="007E2B95">
      <w:pPr>
        <w:pStyle w:val="PKTpunkt"/>
      </w:pPr>
      <w:r>
        <w:t>2)</w:t>
      </w:r>
      <w:r w:rsidR="00503393">
        <w:tab/>
      </w:r>
      <w:r w:rsidR="00BD5D61">
        <w:t xml:space="preserve">firmie lub </w:t>
      </w:r>
      <w:r>
        <w:t>nazw</w:t>
      </w:r>
      <w:r w:rsidR="00A77A9A">
        <w:t>ie</w:t>
      </w:r>
      <w:r>
        <w:t>, adres</w:t>
      </w:r>
      <w:r w:rsidR="00A77A9A">
        <w:t>ie</w:t>
      </w:r>
      <w:r>
        <w:t xml:space="preserve"> oraz numer</w:t>
      </w:r>
      <w:r w:rsidR="00A77A9A">
        <w:t>ze</w:t>
      </w:r>
      <w:r>
        <w:t xml:space="preserve"> telefonu dostawcy usługi dostępu do </w:t>
      </w:r>
      <w:proofErr w:type="spellStart"/>
      <w:r>
        <w:t>internetu</w:t>
      </w:r>
      <w:proofErr w:type="spellEnd"/>
      <w:r>
        <w:t>.</w:t>
      </w:r>
    </w:p>
    <w:p w14:paraId="0887C73C" w14:textId="4D7865BF" w:rsidR="00227B14" w:rsidRPr="00227B14" w:rsidRDefault="002004D4" w:rsidP="00886403">
      <w:pPr>
        <w:pStyle w:val="ARTartustawynprozporzdzenia"/>
      </w:pPr>
      <w:r w:rsidRPr="00233B28">
        <w:rPr>
          <w:rStyle w:val="Ppogrubienie"/>
        </w:rPr>
        <w:t>§</w:t>
      </w:r>
      <w:r w:rsidR="00233B28" w:rsidRPr="00233B28">
        <w:rPr>
          <w:rStyle w:val="Ppogrubienie"/>
        </w:rPr>
        <w:t xml:space="preserve"> </w:t>
      </w:r>
      <w:r w:rsidR="007B1FC0" w:rsidRPr="00233B28">
        <w:rPr>
          <w:rStyle w:val="Ppogrubienie"/>
        </w:rPr>
        <w:t>9</w:t>
      </w:r>
      <w:r w:rsidR="00233B28" w:rsidRPr="00233B28">
        <w:rPr>
          <w:rStyle w:val="Ppogrubienie"/>
        </w:rPr>
        <w:t>.</w:t>
      </w:r>
      <w:r w:rsidR="00233B28">
        <w:t xml:space="preserve"> </w:t>
      </w:r>
      <w:r w:rsidR="00422FE1">
        <w:t>W </w:t>
      </w:r>
      <w:r w:rsidR="001412FC">
        <w:t>przypadku</w:t>
      </w:r>
      <w:r w:rsidR="001412FC" w:rsidRPr="00227B14">
        <w:t xml:space="preserve"> </w:t>
      </w:r>
      <w:r w:rsidR="001412FC">
        <w:t xml:space="preserve">pozytywnego </w:t>
      </w:r>
      <w:r w:rsidR="00227B14" w:rsidRPr="00227B14">
        <w:t>rozpatrzenia wniosku</w:t>
      </w:r>
      <w:r w:rsidR="001F2114">
        <w:t xml:space="preserve"> o </w:t>
      </w:r>
      <w:r w:rsidR="00C218F0">
        <w:t>realizację uprawnienia</w:t>
      </w:r>
      <w:r w:rsidR="00227B14" w:rsidRPr="00227B14">
        <w:t>,</w:t>
      </w:r>
      <w:r w:rsidR="001F2114" w:rsidRPr="00227B14">
        <w:t xml:space="preserve"> </w:t>
      </w:r>
      <w:r w:rsidR="001F2114">
        <w:t>o </w:t>
      </w:r>
      <w:r w:rsidR="00C218F0">
        <w:t>którym mowa</w:t>
      </w:r>
      <w:r w:rsidR="001F2114">
        <w:t xml:space="preserve"> w art. </w:t>
      </w:r>
      <w:r w:rsidR="00923C40" w:rsidRPr="00923C40">
        <w:t>31</w:t>
      </w:r>
      <w:r w:rsidR="001F2114" w:rsidRPr="00923C40">
        <w:t>8</w:t>
      </w:r>
      <w:r w:rsidR="001F2114">
        <w:t xml:space="preserve"> ust. </w:t>
      </w:r>
      <w:r w:rsidR="00923C40" w:rsidRPr="00923C40">
        <w:t>1</w:t>
      </w:r>
      <w:r w:rsidR="00422FE1" w:rsidRPr="00923C40">
        <w:t>1</w:t>
      </w:r>
      <w:r w:rsidR="00422FE1">
        <w:t> </w:t>
      </w:r>
      <w:r w:rsidR="00923C40" w:rsidRPr="00923C40">
        <w:t>ustawy</w:t>
      </w:r>
      <w:r w:rsidR="00227B14" w:rsidRPr="00227B14">
        <w:t xml:space="preserve">, </w:t>
      </w:r>
      <w:r w:rsidR="001412FC">
        <w:t xml:space="preserve">dostawca usługi dostępu do </w:t>
      </w:r>
      <w:proofErr w:type="spellStart"/>
      <w:r w:rsidR="001412FC">
        <w:t>internetu</w:t>
      </w:r>
      <w:proofErr w:type="spellEnd"/>
      <w:r w:rsidR="001412FC">
        <w:t xml:space="preserve"> niezwłocznie zawiadamia</w:t>
      </w:r>
      <w:r w:rsidR="00422FE1">
        <w:t xml:space="preserve"> </w:t>
      </w:r>
      <w:r w:rsidR="00422FE1" w:rsidRPr="00227B14">
        <w:t>o</w:t>
      </w:r>
      <w:r w:rsidR="00422FE1">
        <w:t> </w:t>
      </w:r>
      <w:r w:rsidR="001412FC">
        <w:t>tym</w:t>
      </w:r>
      <w:r w:rsidR="001412FC" w:rsidRPr="001412FC">
        <w:t xml:space="preserve"> abonenta</w:t>
      </w:r>
      <w:r w:rsidR="007D7217">
        <w:t xml:space="preserve"> usługi dostępu do</w:t>
      </w:r>
      <w:r w:rsidR="001412FC" w:rsidRPr="001412FC">
        <w:t xml:space="preserve"> </w:t>
      </w:r>
      <w:proofErr w:type="spellStart"/>
      <w:r w:rsidR="001412FC" w:rsidRPr="001412FC">
        <w:t>internet</w:t>
      </w:r>
      <w:r w:rsidR="007D7217">
        <w:t>u</w:t>
      </w:r>
      <w:proofErr w:type="spellEnd"/>
      <w:r w:rsidR="001412FC">
        <w:t>.</w:t>
      </w:r>
    </w:p>
    <w:p w14:paraId="345FEBBC" w14:textId="79E3B62C" w:rsidR="000C394C" w:rsidRPr="000C394C" w:rsidRDefault="00227B14" w:rsidP="00422FE1">
      <w:pPr>
        <w:pStyle w:val="ARTartustawynprozporzdzenia"/>
      </w:pPr>
      <w:r w:rsidRPr="003A7391">
        <w:rPr>
          <w:rStyle w:val="Ppogrubienie"/>
        </w:rPr>
        <w:t>§</w:t>
      </w:r>
      <w:r w:rsidR="00233B28">
        <w:rPr>
          <w:rStyle w:val="Ppogrubienie"/>
        </w:rPr>
        <w:t xml:space="preserve"> </w:t>
      </w:r>
      <w:r w:rsidR="007B1FC0">
        <w:rPr>
          <w:rStyle w:val="Ppogrubienie"/>
        </w:rPr>
        <w:t>10</w:t>
      </w:r>
      <w:r w:rsidRPr="003A7391">
        <w:rPr>
          <w:rStyle w:val="Ppogrubienie"/>
        </w:rPr>
        <w:t>.</w:t>
      </w:r>
      <w:r w:rsidRPr="00227B14">
        <w:t xml:space="preserve"> </w:t>
      </w:r>
      <w:r w:rsidR="000C394C" w:rsidRPr="000C394C">
        <w:t xml:space="preserve">1. Informacjami </w:t>
      </w:r>
      <w:r w:rsidR="00BD5D61">
        <w:t xml:space="preserve">wymaganymi dla </w:t>
      </w:r>
      <w:r w:rsidR="000C394C" w:rsidRPr="000C394C">
        <w:t xml:space="preserve">realizacji żądania abonenta </w:t>
      </w:r>
      <w:r w:rsidR="000C394C">
        <w:t>usługi komunikacji głosowej</w:t>
      </w:r>
      <w:r w:rsidR="00422FE1">
        <w:t xml:space="preserve"> </w:t>
      </w:r>
      <w:r w:rsidR="00422FE1" w:rsidRPr="000C394C">
        <w:t>w</w:t>
      </w:r>
      <w:r w:rsidR="00422FE1">
        <w:t> </w:t>
      </w:r>
      <w:r w:rsidR="000C394C" w:rsidRPr="000C394C">
        <w:t>zakresie uprawnienia wynikającego</w:t>
      </w:r>
      <w:r w:rsidR="001F2114" w:rsidRPr="000C394C">
        <w:t xml:space="preserve"> z</w:t>
      </w:r>
      <w:r w:rsidR="001F2114">
        <w:t> art. </w:t>
      </w:r>
      <w:r w:rsidR="000C394C" w:rsidRPr="000C394C">
        <w:t>3</w:t>
      </w:r>
      <w:r w:rsidR="000C394C">
        <w:t>2</w:t>
      </w:r>
      <w:r w:rsidR="00422FE1">
        <w:t>3 </w:t>
      </w:r>
      <w:r w:rsidR="000C394C" w:rsidRPr="000C394C">
        <w:t>ustawy, wskazanymi</w:t>
      </w:r>
      <w:r w:rsidR="001F2114" w:rsidRPr="000C394C">
        <w:t xml:space="preserve"> w</w:t>
      </w:r>
      <w:r w:rsidR="001F2114">
        <w:t> art. </w:t>
      </w:r>
      <w:r w:rsidR="000C394C" w:rsidRPr="000C394C">
        <w:t>33</w:t>
      </w:r>
      <w:r w:rsidR="001F2114" w:rsidRPr="000C394C">
        <w:t>0</w:t>
      </w:r>
      <w:r w:rsidR="001F2114">
        <w:t xml:space="preserve"> ust. </w:t>
      </w:r>
      <w:r w:rsidR="001F2114" w:rsidRPr="000C394C">
        <w:t>3</w:t>
      </w:r>
      <w:r w:rsidR="001F2114">
        <w:t xml:space="preserve"> pkt </w:t>
      </w:r>
      <w:r w:rsidR="00422FE1" w:rsidRPr="000C394C">
        <w:t>4</w:t>
      </w:r>
      <w:r w:rsidR="00422FE1">
        <w:t> </w:t>
      </w:r>
      <w:r w:rsidR="000C394C" w:rsidRPr="000C394C">
        <w:t>ustawy</w:t>
      </w:r>
      <w:r w:rsidR="00233B28">
        <w:t>,</w:t>
      </w:r>
      <w:r w:rsidR="000C394C" w:rsidRPr="000C394C">
        <w:t xml:space="preserve"> są: </w:t>
      </w:r>
    </w:p>
    <w:p w14:paraId="5EE347D6" w14:textId="71F7F86A" w:rsidR="000C394C" w:rsidRPr="000C394C" w:rsidRDefault="000C394C" w:rsidP="00422FE1">
      <w:pPr>
        <w:pStyle w:val="PKTpunkt"/>
      </w:pPr>
      <w:r w:rsidRPr="000C394C">
        <w:t>1)</w:t>
      </w:r>
      <w:r w:rsidRPr="000C394C">
        <w:tab/>
        <w:t>firma lub nazwa dostawcy usługi</w:t>
      </w:r>
      <w:r>
        <w:t xml:space="preserve"> </w:t>
      </w:r>
      <w:r w:rsidR="00FB52E4">
        <w:t>komunik</w:t>
      </w:r>
      <w:r w:rsidR="00A81C52">
        <w:t>acji głosowej</w:t>
      </w:r>
      <w:r w:rsidR="00F52739">
        <w:t>;</w:t>
      </w:r>
      <w:r w:rsidRPr="000C394C">
        <w:t xml:space="preserve"> </w:t>
      </w:r>
    </w:p>
    <w:p w14:paraId="70156007" w14:textId="6CFE6C25" w:rsidR="00283FA1" w:rsidRDefault="000C394C" w:rsidP="00422FE1">
      <w:pPr>
        <w:pStyle w:val="PKTpunkt"/>
      </w:pPr>
      <w:r w:rsidRPr="000C394C">
        <w:lastRenderedPageBreak/>
        <w:t>2)</w:t>
      </w:r>
      <w:r w:rsidRPr="000C394C">
        <w:tab/>
      </w:r>
      <w:r w:rsidR="008D0566">
        <w:t>opis uciążliwości korzystania</w:t>
      </w:r>
      <w:r w:rsidR="003A7391">
        <w:t xml:space="preserve"> z </w:t>
      </w:r>
      <w:r w:rsidR="008D0566">
        <w:t>przydzielonego numeru</w:t>
      </w:r>
      <w:r w:rsidR="00AC614A">
        <w:t>.</w:t>
      </w:r>
    </w:p>
    <w:p w14:paraId="06BA3665" w14:textId="3532F83D" w:rsidR="00CE3D49" w:rsidRDefault="00CE3D49" w:rsidP="00422FE1">
      <w:pPr>
        <w:pStyle w:val="USTustnpkodeksu"/>
      </w:pPr>
      <w:r>
        <w:t xml:space="preserve">2. </w:t>
      </w:r>
      <w:r w:rsidRPr="00CE3D49">
        <w:t>Jeżeli uciążliwość,</w:t>
      </w:r>
      <w:r w:rsidR="00422FE1" w:rsidRPr="00CE3D49">
        <w:t xml:space="preserve"> o</w:t>
      </w:r>
      <w:r w:rsidR="00422FE1">
        <w:t> </w:t>
      </w:r>
      <w:r w:rsidRPr="00CE3D49">
        <w:t>której mowa</w:t>
      </w:r>
      <w:r w:rsidR="001F2114" w:rsidRPr="00CE3D49">
        <w:t xml:space="preserve"> w</w:t>
      </w:r>
      <w:r w:rsidR="001F2114">
        <w:t> art. </w:t>
      </w:r>
      <w:r>
        <w:t>32</w:t>
      </w:r>
      <w:r w:rsidR="00422FE1">
        <w:t>3 </w:t>
      </w:r>
      <w:r>
        <w:t>ustawy</w:t>
      </w:r>
      <w:r w:rsidR="00616028">
        <w:t>,</w:t>
      </w:r>
      <w:r w:rsidRPr="00CE3D49">
        <w:t xml:space="preserve"> polega na występowaniu połączeń</w:t>
      </w:r>
      <w:r w:rsidR="008D0566">
        <w:t xml:space="preserve"> powodujących uciążliwość</w:t>
      </w:r>
      <w:r w:rsidRPr="00CE3D49">
        <w:t>, abonent usługi komunikacji głosowej podaje ich daty</w:t>
      </w:r>
      <w:r w:rsidR="00422FE1" w:rsidRPr="00CE3D49">
        <w:t xml:space="preserve"> i</w:t>
      </w:r>
      <w:r w:rsidR="00422FE1">
        <w:t> </w:t>
      </w:r>
      <w:r w:rsidRPr="00CE3D49">
        <w:t>godziny</w:t>
      </w:r>
      <w:r>
        <w:t>.</w:t>
      </w:r>
    </w:p>
    <w:p w14:paraId="4DEC0E00" w14:textId="63B45C0A" w:rsidR="000C394C" w:rsidRPr="000C394C" w:rsidRDefault="00607030" w:rsidP="00886403">
      <w:pPr>
        <w:pStyle w:val="ARTartustawynprozporzdzenia"/>
      </w:pPr>
      <w:r w:rsidRPr="00233B28">
        <w:rPr>
          <w:rStyle w:val="Ppogrubienie"/>
        </w:rPr>
        <w:t>§ 11</w:t>
      </w:r>
      <w:r w:rsidR="000C394C" w:rsidRPr="00233B28">
        <w:rPr>
          <w:rStyle w:val="Ppogrubienie"/>
        </w:rPr>
        <w:t>.</w:t>
      </w:r>
      <w:r w:rsidR="000C394C" w:rsidRPr="000C394C">
        <w:t xml:space="preserve"> </w:t>
      </w:r>
      <w:r w:rsidR="00D60A52">
        <w:t>Dostawca usługi komunikacji głosowej</w:t>
      </w:r>
      <w:r w:rsidR="00D60A52" w:rsidRPr="00D60A52">
        <w:t xml:space="preserve"> </w:t>
      </w:r>
      <w:r w:rsidR="00D60A52">
        <w:t>p</w:t>
      </w:r>
      <w:r w:rsidR="00443097">
        <w:t>o złożeniu wniosku</w:t>
      </w:r>
      <w:r w:rsidR="00422FE1">
        <w:t xml:space="preserve"> o </w:t>
      </w:r>
      <w:r w:rsidR="00443097">
        <w:t>realizację uprawnienia,</w:t>
      </w:r>
      <w:r w:rsidR="00422FE1">
        <w:t xml:space="preserve"> o </w:t>
      </w:r>
      <w:r w:rsidR="00443097">
        <w:t>którym mowa</w:t>
      </w:r>
      <w:r w:rsidR="001F2114">
        <w:t xml:space="preserve"> w art. </w:t>
      </w:r>
      <w:r w:rsidR="000C394C" w:rsidRPr="000C394C">
        <w:t>3</w:t>
      </w:r>
      <w:r w:rsidR="00C76933">
        <w:t>2</w:t>
      </w:r>
      <w:r w:rsidR="00422FE1">
        <w:t>3 </w:t>
      </w:r>
      <w:r w:rsidR="000C394C" w:rsidRPr="000C394C">
        <w:t>ustawy,</w:t>
      </w:r>
      <w:r w:rsidR="006E1D62">
        <w:t xml:space="preserve"> </w:t>
      </w:r>
      <w:r w:rsidR="00595270">
        <w:t>przekazuje abonentowi usługi komunikacji głosowej</w:t>
      </w:r>
      <w:r w:rsidR="00D60A52">
        <w:t xml:space="preserve"> informacje o</w:t>
      </w:r>
      <w:r w:rsidR="000C394C" w:rsidRPr="000C394C">
        <w:t>:</w:t>
      </w:r>
    </w:p>
    <w:p w14:paraId="73E20411" w14:textId="7DDA778A" w:rsidR="000C394C" w:rsidRPr="000C394C" w:rsidRDefault="000C394C" w:rsidP="00422FE1">
      <w:pPr>
        <w:pStyle w:val="PKTpunkt"/>
      </w:pPr>
      <w:r w:rsidRPr="000C394C">
        <w:t>1)</w:t>
      </w:r>
      <w:r w:rsidR="00F52739">
        <w:tab/>
      </w:r>
      <w:r w:rsidRPr="000C394C">
        <w:t>da</w:t>
      </w:r>
      <w:r w:rsidR="00D60A52">
        <w:t>cie</w:t>
      </w:r>
      <w:r w:rsidRPr="000C394C">
        <w:t xml:space="preserve"> złożenia tego wniosku</w:t>
      </w:r>
      <w:r w:rsidR="00F52739">
        <w:t>;</w:t>
      </w:r>
    </w:p>
    <w:p w14:paraId="110DD035" w14:textId="69312F89" w:rsidR="002E43C4" w:rsidRPr="000C394C" w:rsidRDefault="000C394C" w:rsidP="00422FE1">
      <w:pPr>
        <w:pStyle w:val="PKTpunkt"/>
      </w:pPr>
      <w:r w:rsidRPr="000C394C">
        <w:t>2)</w:t>
      </w:r>
      <w:r w:rsidR="00F52739">
        <w:tab/>
      </w:r>
      <w:r w:rsidR="0047443C">
        <w:t xml:space="preserve">firmie lub </w:t>
      </w:r>
      <w:r w:rsidRPr="000C394C">
        <w:t>nazw</w:t>
      </w:r>
      <w:r w:rsidR="00D60A52">
        <w:t>ie</w:t>
      </w:r>
      <w:r w:rsidRPr="000C394C">
        <w:t>, adres</w:t>
      </w:r>
      <w:r w:rsidR="00D60A52">
        <w:t>ie</w:t>
      </w:r>
      <w:r w:rsidRPr="000C394C">
        <w:t xml:space="preserve"> oraz numer</w:t>
      </w:r>
      <w:r w:rsidR="00D60A52">
        <w:t>ze</w:t>
      </w:r>
      <w:r w:rsidRPr="000C394C">
        <w:t xml:space="preserve"> telefonu dostawcy usługi</w:t>
      </w:r>
      <w:r w:rsidR="00C76933">
        <w:t xml:space="preserve"> </w:t>
      </w:r>
      <w:r w:rsidR="00A74BF3">
        <w:t>komunikacji głosowej</w:t>
      </w:r>
      <w:r w:rsidRPr="000C394C">
        <w:t>.</w:t>
      </w:r>
    </w:p>
    <w:p w14:paraId="6287EC6E" w14:textId="079C02F5" w:rsidR="00227B14" w:rsidRPr="00227B14" w:rsidRDefault="00227B14" w:rsidP="00422FE1">
      <w:pPr>
        <w:pStyle w:val="ARTartustawynprozporzdzenia"/>
      </w:pPr>
      <w:r w:rsidRPr="003A7391">
        <w:rPr>
          <w:rStyle w:val="Ppogrubienie"/>
        </w:rPr>
        <w:t>§</w:t>
      </w:r>
      <w:r w:rsidR="00233B28">
        <w:rPr>
          <w:rStyle w:val="Ppogrubienie"/>
        </w:rPr>
        <w:t xml:space="preserve"> </w:t>
      </w:r>
      <w:r w:rsidR="007B1FC0">
        <w:rPr>
          <w:rStyle w:val="Ppogrubienie"/>
        </w:rPr>
        <w:t>1</w:t>
      </w:r>
      <w:r w:rsidR="00607030">
        <w:rPr>
          <w:rStyle w:val="Ppogrubienie"/>
        </w:rPr>
        <w:t>2</w:t>
      </w:r>
      <w:r w:rsidRPr="003A7391">
        <w:rPr>
          <w:rStyle w:val="Ppogrubienie"/>
        </w:rPr>
        <w:t>.</w:t>
      </w:r>
      <w:bookmarkStart w:id="4" w:name="_Hlk199849696"/>
      <w:r w:rsidR="00422FE1" w:rsidRPr="00227B14">
        <w:t xml:space="preserve"> </w:t>
      </w:r>
      <w:r w:rsidR="00422FE1" w:rsidRPr="005F63E4">
        <w:t>W</w:t>
      </w:r>
      <w:r w:rsidR="00422FE1">
        <w:t> </w:t>
      </w:r>
      <w:r w:rsidR="005F63E4" w:rsidRPr="005F63E4">
        <w:t>przypadku pozytywnego rozpatrzenia wniosku</w:t>
      </w:r>
      <w:r w:rsidR="001F2114">
        <w:t xml:space="preserve"> o </w:t>
      </w:r>
      <w:r w:rsidR="00C218F0">
        <w:t>realizację uprawnienia</w:t>
      </w:r>
      <w:r w:rsidR="005F63E4" w:rsidRPr="005F63E4">
        <w:t>,</w:t>
      </w:r>
      <w:r w:rsidR="001F2114">
        <w:t xml:space="preserve"> o </w:t>
      </w:r>
      <w:r w:rsidR="00C218F0">
        <w:t>którym mowa</w:t>
      </w:r>
      <w:r w:rsidR="001F2114">
        <w:t xml:space="preserve"> w art. </w:t>
      </w:r>
      <w:r w:rsidR="004740CA" w:rsidRPr="004740CA">
        <w:t>32</w:t>
      </w:r>
      <w:r w:rsidR="003A7391" w:rsidRPr="004740CA">
        <w:t>3</w:t>
      </w:r>
      <w:r w:rsidR="003A7391">
        <w:t> </w:t>
      </w:r>
      <w:r w:rsidR="004740CA" w:rsidRPr="004740CA">
        <w:t>ustaw</w:t>
      </w:r>
      <w:r w:rsidR="004740CA">
        <w:t>y</w:t>
      </w:r>
      <w:r w:rsidR="005F63E4" w:rsidRPr="005F63E4">
        <w:t xml:space="preserve">, dostawca usługi </w:t>
      </w:r>
      <w:r w:rsidR="005F63E4">
        <w:t xml:space="preserve">komunikacji głosowej niezwłocznie </w:t>
      </w:r>
      <w:r w:rsidR="005F63E4" w:rsidRPr="005F63E4">
        <w:t>zawiadamia</w:t>
      </w:r>
      <w:r w:rsidR="00422FE1">
        <w:t xml:space="preserve"> o </w:t>
      </w:r>
      <w:r w:rsidR="005F63E4">
        <w:t>tym abonenta usługi komunikacji głosowej.</w:t>
      </w:r>
      <w:bookmarkStart w:id="5" w:name="_Hlk199850771"/>
      <w:bookmarkEnd w:id="4"/>
    </w:p>
    <w:bookmarkEnd w:id="5"/>
    <w:p w14:paraId="63BBF1AE" w14:textId="6A5B50B0" w:rsidR="000226C3" w:rsidRPr="000226C3" w:rsidRDefault="00227B14" w:rsidP="00422FE1">
      <w:pPr>
        <w:pStyle w:val="ARTartustawynprozporzdzenia"/>
      </w:pPr>
      <w:r w:rsidRPr="003A7391">
        <w:rPr>
          <w:rStyle w:val="Ppogrubienie"/>
        </w:rPr>
        <w:t>§</w:t>
      </w:r>
      <w:r w:rsidR="00233B28">
        <w:rPr>
          <w:rStyle w:val="Ppogrubienie"/>
        </w:rPr>
        <w:t xml:space="preserve"> </w:t>
      </w:r>
      <w:r w:rsidR="007B1FC0">
        <w:rPr>
          <w:rStyle w:val="Ppogrubienie"/>
        </w:rPr>
        <w:t>1</w:t>
      </w:r>
      <w:r w:rsidR="00607030">
        <w:rPr>
          <w:rStyle w:val="Ppogrubienie"/>
        </w:rPr>
        <w:t>3</w:t>
      </w:r>
      <w:r w:rsidRPr="003A7391">
        <w:rPr>
          <w:rStyle w:val="Ppogrubienie"/>
        </w:rPr>
        <w:t>.</w:t>
      </w:r>
      <w:r w:rsidR="000226C3" w:rsidRPr="000226C3">
        <w:t xml:space="preserve"> Informacjami </w:t>
      </w:r>
      <w:r w:rsidR="00BD5D61">
        <w:t xml:space="preserve">wymaganymi dla </w:t>
      </w:r>
      <w:r w:rsidR="000226C3" w:rsidRPr="000226C3">
        <w:t>realizacji żądania abonenta usługi komunikacji głosowej</w:t>
      </w:r>
      <w:r w:rsidR="00422FE1" w:rsidRPr="000226C3">
        <w:t xml:space="preserve"> w</w:t>
      </w:r>
      <w:r w:rsidR="00422FE1">
        <w:t> </w:t>
      </w:r>
      <w:r w:rsidR="000226C3" w:rsidRPr="000226C3">
        <w:t>zakresie uprawnienia wynikającego</w:t>
      </w:r>
      <w:r w:rsidR="001F2114" w:rsidRPr="000226C3">
        <w:t xml:space="preserve"> z</w:t>
      </w:r>
      <w:r w:rsidR="001F2114">
        <w:t> art. </w:t>
      </w:r>
      <w:r w:rsidR="000226C3" w:rsidRPr="000226C3">
        <w:t>32</w:t>
      </w:r>
      <w:r w:rsidR="00422FE1">
        <w:t>4 </w:t>
      </w:r>
      <w:r w:rsidR="000226C3" w:rsidRPr="000226C3">
        <w:t>ustawy, wskazanymi</w:t>
      </w:r>
      <w:r w:rsidR="001F2114" w:rsidRPr="000226C3">
        <w:t xml:space="preserve"> w</w:t>
      </w:r>
      <w:r w:rsidR="001F2114">
        <w:t> art. </w:t>
      </w:r>
      <w:r w:rsidR="000226C3" w:rsidRPr="000226C3">
        <w:t>33</w:t>
      </w:r>
      <w:r w:rsidR="001F2114" w:rsidRPr="000226C3">
        <w:t>0</w:t>
      </w:r>
      <w:r w:rsidR="001F2114">
        <w:t xml:space="preserve"> ust. </w:t>
      </w:r>
      <w:r w:rsidR="001F2114" w:rsidRPr="000226C3">
        <w:t>3</w:t>
      </w:r>
      <w:r w:rsidR="001F2114">
        <w:t xml:space="preserve"> pkt </w:t>
      </w:r>
      <w:r w:rsidR="00422FE1" w:rsidRPr="000226C3">
        <w:t>4</w:t>
      </w:r>
      <w:r w:rsidR="00422FE1">
        <w:t> </w:t>
      </w:r>
      <w:r w:rsidR="000226C3" w:rsidRPr="000226C3">
        <w:t>ustawy</w:t>
      </w:r>
      <w:r w:rsidR="00233B28">
        <w:t>,</w:t>
      </w:r>
      <w:r w:rsidR="000226C3" w:rsidRPr="000226C3">
        <w:t xml:space="preserve"> są: </w:t>
      </w:r>
    </w:p>
    <w:p w14:paraId="3C339DB7" w14:textId="4B7B4386" w:rsidR="000226C3" w:rsidRPr="000226C3" w:rsidRDefault="000226C3" w:rsidP="00422FE1">
      <w:pPr>
        <w:pStyle w:val="PKTpunkt"/>
      </w:pPr>
      <w:r w:rsidRPr="000226C3">
        <w:t>1)</w:t>
      </w:r>
      <w:r w:rsidRPr="000226C3">
        <w:tab/>
        <w:t>firma lub nazwa dostawcy usługi komunikacji głosowej</w:t>
      </w:r>
      <w:r w:rsidR="00F52739">
        <w:t>;</w:t>
      </w:r>
      <w:r w:rsidRPr="000226C3">
        <w:t xml:space="preserve"> </w:t>
      </w:r>
    </w:p>
    <w:p w14:paraId="233658D6" w14:textId="4D2ED379" w:rsidR="000226C3" w:rsidRPr="000226C3" w:rsidRDefault="000226C3" w:rsidP="00422FE1">
      <w:pPr>
        <w:pStyle w:val="PKTpunkt"/>
      </w:pPr>
      <w:r w:rsidRPr="000226C3">
        <w:t>2)</w:t>
      </w:r>
      <w:r w:rsidR="00F52739">
        <w:tab/>
      </w:r>
      <w:r w:rsidR="00972A95">
        <w:t>now</w:t>
      </w:r>
      <w:r w:rsidR="00E7686A">
        <w:t>y</w:t>
      </w:r>
      <w:r w:rsidR="00972A95">
        <w:t xml:space="preserve"> adres </w:t>
      </w:r>
      <w:r w:rsidR="00972A95" w:rsidRPr="00972A95">
        <w:t>zamieszkania, siedzib</w:t>
      </w:r>
      <w:r w:rsidR="00972A95">
        <w:t>y</w:t>
      </w:r>
      <w:r w:rsidR="00972A95" w:rsidRPr="00972A95">
        <w:t xml:space="preserve"> lub miejsc</w:t>
      </w:r>
      <w:r w:rsidR="00972A95">
        <w:t>a</w:t>
      </w:r>
      <w:r w:rsidR="00972A95" w:rsidRPr="00972A95">
        <w:t xml:space="preserve"> wykonywania działalności abonenta usługi komunikacji głosowej</w:t>
      </w:r>
      <w:r w:rsidR="00972A95">
        <w:t>.</w:t>
      </w:r>
    </w:p>
    <w:p w14:paraId="1124E660" w14:textId="60BE0B18" w:rsidR="000226C3" w:rsidRPr="000226C3" w:rsidRDefault="00E91BCC" w:rsidP="00886403">
      <w:pPr>
        <w:pStyle w:val="ARTartustawynprozporzdzenia"/>
      </w:pPr>
      <w:r w:rsidRPr="00233B28">
        <w:rPr>
          <w:rStyle w:val="Ppogrubienie"/>
        </w:rPr>
        <w:t>§ 14</w:t>
      </w:r>
      <w:r w:rsidR="000226C3" w:rsidRPr="00233B28">
        <w:rPr>
          <w:rStyle w:val="Ppogrubienie"/>
        </w:rPr>
        <w:t>.</w:t>
      </w:r>
      <w:r w:rsidR="000226C3" w:rsidRPr="000226C3">
        <w:t xml:space="preserve"> </w:t>
      </w:r>
      <w:r w:rsidR="00D60A52">
        <w:t>Dostawca usługi komunikacji głosowej po</w:t>
      </w:r>
      <w:r w:rsidR="0039214F">
        <w:t xml:space="preserve"> złożeniu wniosku</w:t>
      </w:r>
      <w:r w:rsidR="00422FE1">
        <w:t xml:space="preserve"> o </w:t>
      </w:r>
      <w:r w:rsidR="0039214F">
        <w:t>realizację uprawnienia,</w:t>
      </w:r>
      <w:r w:rsidR="00422FE1">
        <w:t xml:space="preserve"> o </w:t>
      </w:r>
      <w:r w:rsidR="0039214F">
        <w:t>którym mowa</w:t>
      </w:r>
      <w:r w:rsidR="001F2114">
        <w:t xml:space="preserve"> w art. </w:t>
      </w:r>
      <w:r w:rsidR="000226C3" w:rsidRPr="000226C3">
        <w:t>32</w:t>
      </w:r>
      <w:r w:rsidR="00422FE1">
        <w:t>4 </w:t>
      </w:r>
      <w:r w:rsidR="000226C3" w:rsidRPr="000226C3">
        <w:t xml:space="preserve">ustawy, </w:t>
      </w:r>
      <w:r w:rsidR="007B4B4B">
        <w:t>przekazuje abonentowi usługi komunikacji głosowej</w:t>
      </w:r>
      <w:r w:rsidR="00D60A52">
        <w:t xml:space="preserve"> informacje o</w:t>
      </w:r>
      <w:r w:rsidR="000226C3" w:rsidRPr="000226C3">
        <w:t>:</w:t>
      </w:r>
    </w:p>
    <w:p w14:paraId="4FA6A1F4" w14:textId="22E3F21E" w:rsidR="000226C3" w:rsidRPr="000226C3" w:rsidRDefault="000226C3" w:rsidP="00422FE1">
      <w:pPr>
        <w:pStyle w:val="PKTpunkt"/>
      </w:pPr>
      <w:r w:rsidRPr="000226C3">
        <w:t>1)</w:t>
      </w:r>
      <w:r w:rsidR="00F52739">
        <w:tab/>
      </w:r>
      <w:r w:rsidRPr="000226C3">
        <w:t>da</w:t>
      </w:r>
      <w:r w:rsidR="00D60A52">
        <w:t>cie</w:t>
      </w:r>
      <w:r w:rsidRPr="000226C3">
        <w:t xml:space="preserve"> złożenia tego wniosku</w:t>
      </w:r>
      <w:r w:rsidR="00DF4056">
        <w:t>;</w:t>
      </w:r>
    </w:p>
    <w:p w14:paraId="469FE681" w14:textId="2D3B2F1C" w:rsidR="000226C3" w:rsidRPr="000226C3" w:rsidRDefault="000226C3" w:rsidP="00422FE1">
      <w:pPr>
        <w:pStyle w:val="PKTpunkt"/>
      </w:pPr>
      <w:r w:rsidRPr="000226C3">
        <w:t>2)</w:t>
      </w:r>
      <w:r w:rsidR="00F52739">
        <w:tab/>
      </w:r>
      <w:r w:rsidR="00BD5D61">
        <w:t xml:space="preserve">firmie lub </w:t>
      </w:r>
      <w:r w:rsidRPr="000226C3">
        <w:t>nazw</w:t>
      </w:r>
      <w:r w:rsidR="00D60A52">
        <w:t>ie</w:t>
      </w:r>
      <w:r w:rsidRPr="000226C3">
        <w:t>, adres</w:t>
      </w:r>
      <w:r w:rsidR="00D60A52">
        <w:t>ie</w:t>
      </w:r>
      <w:r w:rsidRPr="000226C3">
        <w:t xml:space="preserve"> oraz numer</w:t>
      </w:r>
      <w:r w:rsidR="00D60A52">
        <w:t>ze</w:t>
      </w:r>
      <w:r w:rsidRPr="000226C3">
        <w:t xml:space="preserve"> telefonu dostawcy usługi komunikacji głosowej.</w:t>
      </w:r>
    </w:p>
    <w:p w14:paraId="18E0A124" w14:textId="4E63F117" w:rsidR="000226C3" w:rsidRPr="00227B14" w:rsidRDefault="000226C3" w:rsidP="00422FE1">
      <w:pPr>
        <w:pStyle w:val="ARTartustawynprozporzdzenia"/>
      </w:pPr>
      <w:r w:rsidRPr="003A7391">
        <w:rPr>
          <w:rStyle w:val="Ppogrubienie"/>
        </w:rPr>
        <w:t>§</w:t>
      </w:r>
      <w:r w:rsidR="00233B28">
        <w:rPr>
          <w:rStyle w:val="Ppogrubienie"/>
        </w:rPr>
        <w:t xml:space="preserve"> </w:t>
      </w:r>
      <w:r w:rsidR="002004D4">
        <w:rPr>
          <w:rStyle w:val="Ppogrubienie"/>
        </w:rPr>
        <w:t>1</w:t>
      </w:r>
      <w:r w:rsidR="00FE1294">
        <w:rPr>
          <w:rStyle w:val="Ppogrubienie"/>
        </w:rPr>
        <w:t>5</w:t>
      </w:r>
      <w:r w:rsidRPr="003A7391">
        <w:rPr>
          <w:rStyle w:val="Ppogrubienie"/>
        </w:rPr>
        <w:t>.</w:t>
      </w:r>
      <w:r w:rsidR="00422FE1" w:rsidRPr="000226C3">
        <w:t xml:space="preserve"> W</w:t>
      </w:r>
      <w:r w:rsidR="00422FE1">
        <w:t> </w:t>
      </w:r>
      <w:r w:rsidRPr="000226C3">
        <w:t>przypadku pozytywnego rozpatrzenia wniosku</w:t>
      </w:r>
      <w:r w:rsidR="001F2114">
        <w:t xml:space="preserve"> o </w:t>
      </w:r>
      <w:r w:rsidR="00C218F0">
        <w:t>realizację uprawnienia</w:t>
      </w:r>
      <w:r w:rsidRPr="000226C3">
        <w:t>,</w:t>
      </w:r>
      <w:r w:rsidR="003A7391" w:rsidRPr="000226C3">
        <w:t xml:space="preserve"> </w:t>
      </w:r>
      <w:r w:rsidR="003A7391">
        <w:t>o </w:t>
      </w:r>
      <w:r w:rsidR="00EA7B08">
        <w:t>którym mowa</w:t>
      </w:r>
      <w:r w:rsidR="001F2114">
        <w:t xml:space="preserve"> w art. </w:t>
      </w:r>
      <w:r w:rsidRPr="000226C3">
        <w:t>32</w:t>
      </w:r>
      <w:r w:rsidR="00422FE1">
        <w:t>4 </w:t>
      </w:r>
      <w:r w:rsidRPr="000226C3">
        <w:t>ustawy, dostawca usługi komunikacji głosowej niezwłocznie zawiadamia</w:t>
      </w:r>
      <w:r w:rsidR="00422FE1" w:rsidRPr="000226C3">
        <w:t xml:space="preserve"> o</w:t>
      </w:r>
      <w:r w:rsidR="00422FE1">
        <w:t> </w:t>
      </w:r>
      <w:r w:rsidRPr="000226C3">
        <w:t>tym abonenta usługi komunikacji głosowej</w:t>
      </w:r>
      <w:r w:rsidR="00972A95">
        <w:t>.</w:t>
      </w:r>
    </w:p>
    <w:p w14:paraId="773F76DA" w14:textId="6B24CC28" w:rsidR="00DB1D6A" w:rsidRDefault="00227B14" w:rsidP="00422FE1">
      <w:pPr>
        <w:pStyle w:val="ARTartustawynprozporzdzenia"/>
      </w:pPr>
      <w:bookmarkStart w:id="6" w:name="_Hlk202342912"/>
      <w:r w:rsidRPr="003A7391">
        <w:rPr>
          <w:rStyle w:val="Ppogrubienie"/>
        </w:rPr>
        <w:t xml:space="preserve">§ </w:t>
      </w:r>
      <w:r w:rsidR="00E7686A" w:rsidRPr="003A7391">
        <w:rPr>
          <w:rStyle w:val="Ppogrubienie"/>
        </w:rPr>
        <w:t>1</w:t>
      </w:r>
      <w:r w:rsidR="00FE1294">
        <w:rPr>
          <w:rStyle w:val="Ppogrubienie"/>
        </w:rPr>
        <w:t>6</w:t>
      </w:r>
      <w:bookmarkEnd w:id="6"/>
      <w:r w:rsidRPr="003A7391">
        <w:rPr>
          <w:rStyle w:val="Ppogrubienie"/>
        </w:rPr>
        <w:t>.</w:t>
      </w:r>
      <w:r w:rsidRPr="00227B14">
        <w:t xml:space="preserve"> </w:t>
      </w:r>
      <w:r w:rsidR="00DB1D6A" w:rsidRPr="00DB1D6A">
        <w:t xml:space="preserve">Informacjami </w:t>
      </w:r>
      <w:r w:rsidR="00BD5D61">
        <w:t xml:space="preserve">wymaganymi dla </w:t>
      </w:r>
      <w:r w:rsidR="00DB1D6A" w:rsidRPr="00DB1D6A">
        <w:t>realizacji żądania abonenta</w:t>
      </w:r>
      <w:r w:rsidR="00704DA9">
        <w:t xml:space="preserve"> usługi komunikacji głosowej</w:t>
      </w:r>
      <w:r w:rsidR="00422FE1" w:rsidRPr="00DB1D6A">
        <w:t xml:space="preserve"> w</w:t>
      </w:r>
      <w:r w:rsidR="00422FE1">
        <w:t> </w:t>
      </w:r>
      <w:bookmarkStart w:id="7" w:name="_Hlk215228348"/>
      <w:r w:rsidR="00DB1D6A" w:rsidRPr="00DB1D6A">
        <w:t>zakresie uprawnienia wynikającego</w:t>
      </w:r>
      <w:r w:rsidR="001F2114" w:rsidRPr="00DB1D6A">
        <w:t xml:space="preserve"> z</w:t>
      </w:r>
      <w:r w:rsidR="001F2114">
        <w:t> art. </w:t>
      </w:r>
      <w:r w:rsidR="00E81526">
        <w:t>32</w:t>
      </w:r>
      <w:r w:rsidR="001F2114">
        <w:t>5 ust. </w:t>
      </w:r>
      <w:r w:rsidR="00422FE1" w:rsidRPr="00DB1D6A">
        <w:t>1</w:t>
      </w:r>
      <w:r w:rsidR="00422FE1">
        <w:t> </w:t>
      </w:r>
      <w:r w:rsidR="00DB1D6A" w:rsidRPr="00DB1D6A">
        <w:t>ustawy</w:t>
      </w:r>
      <w:bookmarkEnd w:id="7"/>
      <w:r w:rsidR="00DB1D6A" w:rsidRPr="00DB1D6A">
        <w:t>, wskazanymi</w:t>
      </w:r>
      <w:r w:rsidR="001F2114" w:rsidRPr="00DB1D6A">
        <w:t xml:space="preserve"> w</w:t>
      </w:r>
      <w:r w:rsidR="001F2114">
        <w:t> art. </w:t>
      </w:r>
      <w:r w:rsidR="00DB1D6A" w:rsidRPr="00DB1D6A">
        <w:t>33</w:t>
      </w:r>
      <w:r w:rsidR="001F2114" w:rsidRPr="00DB1D6A">
        <w:t>0</w:t>
      </w:r>
      <w:r w:rsidR="001F2114">
        <w:t xml:space="preserve"> ust. </w:t>
      </w:r>
      <w:r w:rsidR="001F2114" w:rsidRPr="00DB1D6A">
        <w:t>3</w:t>
      </w:r>
      <w:r w:rsidR="001F2114">
        <w:t xml:space="preserve"> pkt </w:t>
      </w:r>
      <w:r w:rsidR="00422FE1" w:rsidRPr="00DB1D6A">
        <w:t>4</w:t>
      </w:r>
      <w:r w:rsidR="00422FE1">
        <w:t> </w:t>
      </w:r>
      <w:r w:rsidR="00DB1D6A" w:rsidRPr="00DB1D6A">
        <w:t>ustawy</w:t>
      </w:r>
      <w:r w:rsidR="00233B28">
        <w:t>,</w:t>
      </w:r>
      <w:r w:rsidR="00DB1D6A" w:rsidRPr="00DB1D6A">
        <w:t xml:space="preserve"> są:</w:t>
      </w:r>
    </w:p>
    <w:p w14:paraId="7AA4536C" w14:textId="6410B783" w:rsidR="00345EAA" w:rsidRPr="00345EAA" w:rsidRDefault="00345EAA" w:rsidP="00345EAA">
      <w:pPr>
        <w:pStyle w:val="PKTpunkt"/>
      </w:pPr>
      <w:r w:rsidRPr="00345EAA">
        <w:t>1)</w:t>
      </w:r>
      <w:r w:rsidRPr="00345EAA">
        <w:tab/>
        <w:t>firma lub nazwa dotychczasowego</w:t>
      </w:r>
      <w:r w:rsidR="00BF1766">
        <w:t xml:space="preserve"> </w:t>
      </w:r>
      <w:r w:rsidRPr="00345EAA">
        <w:t>dostawcy usługi</w:t>
      </w:r>
      <w:r w:rsidR="006E7E75">
        <w:t xml:space="preserve"> </w:t>
      </w:r>
      <w:r w:rsidR="006E7E75" w:rsidRPr="006E7E75">
        <w:t>komunikacji głosowe</w:t>
      </w:r>
      <w:r w:rsidR="006E7E75">
        <w:t>j</w:t>
      </w:r>
      <w:r w:rsidRPr="00345EAA">
        <w:t xml:space="preserve"> oraz nowego dostawcy</w:t>
      </w:r>
      <w:r w:rsidR="006E7E75">
        <w:t xml:space="preserve"> usługi komunikacji głosowej</w:t>
      </w:r>
      <w:r w:rsidRPr="00345EAA">
        <w:t>;</w:t>
      </w:r>
    </w:p>
    <w:p w14:paraId="0D215817" w14:textId="6DA9B3BB" w:rsidR="00345EAA" w:rsidRPr="00345EAA" w:rsidRDefault="00345EAA" w:rsidP="00345EAA">
      <w:pPr>
        <w:pStyle w:val="PKTpunkt"/>
      </w:pPr>
      <w:r w:rsidRPr="00345EAA">
        <w:lastRenderedPageBreak/>
        <w:t>2)</w:t>
      </w:r>
      <w:r w:rsidRPr="00345EAA">
        <w:tab/>
      </w:r>
      <w:r w:rsidR="00204D7F" w:rsidRPr="00204D7F">
        <w:t>adres, pod który zostanie przeniesiony numer telefonu</w:t>
      </w:r>
      <w:r w:rsidR="00FB312E">
        <w:t xml:space="preserve"> </w:t>
      </w:r>
      <w:r w:rsidR="00422FE1" w:rsidRPr="00204D7F">
        <w:t>w</w:t>
      </w:r>
      <w:r w:rsidR="00422FE1">
        <w:t> </w:t>
      </w:r>
      <w:r w:rsidR="00204D7F" w:rsidRPr="00204D7F">
        <w:t>przypadku abonentów</w:t>
      </w:r>
      <w:r w:rsidR="00204D7F">
        <w:t xml:space="preserve"> usługi komunikacji głosowej</w:t>
      </w:r>
      <w:r w:rsidR="00204D7F" w:rsidRPr="00204D7F">
        <w:t xml:space="preserve"> będących stroną umowy</w:t>
      </w:r>
      <w:r w:rsidR="00422FE1" w:rsidRPr="00204D7F">
        <w:t xml:space="preserve"> z</w:t>
      </w:r>
      <w:r w:rsidR="00422FE1">
        <w:t> </w:t>
      </w:r>
      <w:r w:rsidR="00204D7F" w:rsidRPr="00204D7F">
        <w:t>dostawcą publicznie dostępnej usługi komunikacji głosowej zapewniającym przyłączenie do stacjonarnej publicznej sieci telekomunikacyjnej;</w:t>
      </w:r>
    </w:p>
    <w:p w14:paraId="533D1597" w14:textId="2EB47588" w:rsidR="00345EAA" w:rsidRPr="00345EAA" w:rsidRDefault="00345EAA" w:rsidP="00345EAA">
      <w:pPr>
        <w:pStyle w:val="PKTpunkt"/>
      </w:pPr>
      <w:r w:rsidRPr="00345EAA">
        <w:t>3)</w:t>
      </w:r>
      <w:r w:rsidRPr="00345EAA">
        <w:tab/>
      </w:r>
      <w:r w:rsidR="00D85FE3">
        <w:t xml:space="preserve">określenie </w:t>
      </w:r>
      <w:r w:rsidRPr="00345EAA">
        <w:t>tryb</w:t>
      </w:r>
      <w:r w:rsidR="00D85FE3">
        <w:t>u</w:t>
      </w:r>
      <w:r w:rsidRPr="00345EAA">
        <w:t xml:space="preserve"> zmiany dostawcy usługi </w:t>
      </w:r>
      <w:r w:rsidR="008E4F08">
        <w:t>komunikacji głosowej</w:t>
      </w:r>
      <w:r w:rsidRPr="00345EAA">
        <w:t>,</w:t>
      </w:r>
      <w:r w:rsidR="00422FE1" w:rsidRPr="00345EAA">
        <w:t xml:space="preserve"> o</w:t>
      </w:r>
      <w:r w:rsidR="00422FE1">
        <w:t> </w:t>
      </w:r>
      <w:r w:rsidRPr="00345EAA">
        <w:t>którym mowa</w:t>
      </w:r>
      <w:r w:rsidR="001F2114" w:rsidRPr="00345EAA">
        <w:t xml:space="preserve"> w</w:t>
      </w:r>
      <w:r w:rsidR="001F2114">
        <w:t> art. </w:t>
      </w:r>
      <w:r w:rsidRPr="00345EAA">
        <w:t>3</w:t>
      </w:r>
      <w:r w:rsidR="008E4F08">
        <w:t>2</w:t>
      </w:r>
      <w:r w:rsidR="001F2114">
        <w:t>5 ust. </w:t>
      </w:r>
      <w:r w:rsidR="00422FE1">
        <w:t>5 </w:t>
      </w:r>
      <w:r w:rsidRPr="00345EAA">
        <w:t>ustawy;</w:t>
      </w:r>
    </w:p>
    <w:p w14:paraId="69721446" w14:textId="7700EB55" w:rsidR="00345EAA" w:rsidRPr="00345EAA" w:rsidRDefault="00345EAA" w:rsidP="00401582">
      <w:pPr>
        <w:pStyle w:val="PKTpunkt"/>
      </w:pPr>
      <w:r w:rsidRPr="00345EAA">
        <w:t>4)</w:t>
      </w:r>
      <w:r w:rsidRPr="00345EAA">
        <w:tab/>
        <w:t xml:space="preserve">w przypadku </w:t>
      </w:r>
      <w:r w:rsidR="00D60A52">
        <w:t>abonenta</w:t>
      </w:r>
      <w:r w:rsidR="00E26831">
        <w:t xml:space="preserve"> usługi komunikacji głosowej</w:t>
      </w:r>
      <w:r w:rsidR="00D60A52">
        <w:t xml:space="preserve"> </w:t>
      </w:r>
      <w:r w:rsidRPr="00345EAA">
        <w:t>będącego stroną umowy,</w:t>
      </w:r>
      <w:r w:rsidR="00422FE1" w:rsidRPr="00345EAA">
        <w:t xml:space="preserve"> o</w:t>
      </w:r>
      <w:r w:rsidR="00422FE1">
        <w:t> </w:t>
      </w:r>
      <w:r w:rsidRPr="00345EAA">
        <w:t>której mowa</w:t>
      </w:r>
      <w:r w:rsidR="001F2114" w:rsidRPr="00345EAA">
        <w:t xml:space="preserve"> w</w:t>
      </w:r>
      <w:r w:rsidR="001F2114">
        <w:t> art. </w:t>
      </w:r>
      <w:r w:rsidRPr="00345EAA">
        <w:t>30</w:t>
      </w:r>
      <w:r w:rsidR="001F2114" w:rsidRPr="00345EAA">
        <w:t>5</w:t>
      </w:r>
      <w:r w:rsidR="001F2114">
        <w:t xml:space="preserve"> ust. </w:t>
      </w:r>
      <w:r w:rsidR="00422FE1" w:rsidRPr="00345EAA">
        <w:t>1</w:t>
      </w:r>
      <w:r w:rsidR="00422FE1">
        <w:t> </w:t>
      </w:r>
      <w:r w:rsidRPr="00345EAA">
        <w:t>ustawy,</w:t>
      </w:r>
      <w:r w:rsidR="00422FE1" w:rsidRPr="00345EAA">
        <w:t xml:space="preserve"> z</w:t>
      </w:r>
      <w:r w:rsidR="00422FE1">
        <w:t> </w:t>
      </w:r>
      <w:r w:rsidRPr="00345EAA">
        <w:t xml:space="preserve">dotychczasowym dostawcą usługi </w:t>
      </w:r>
      <w:r w:rsidR="00B72AD7">
        <w:t>komunikacji głosowej</w:t>
      </w:r>
      <w:r w:rsidRPr="00345EAA">
        <w:t xml:space="preserve"> określenie przez </w:t>
      </w:r>
      <w:r w:rsidR="00D60A52">
        <w:t xml:space="preserve">tego </w:t>
      </w:r>
      <w:r w:rsidRPr="00345EAA">
        <w:t>abonenta</w:t>
      </w:r>
      <w:r w:rsidR="008C7CFE">
        <w:t xml:space="preserve"> informacji</w:t>
      </w:r>
      <w:r w:rsidR="002F7A4F">
        <w:t>:</w:t>
      </w:r>
    </w:p>
    <w:p w14:paraId="5880BA23" w14:textId="7ED09BED" w:rsidR="00345EAA" w:rsidRPr="00345EAA" w:rsidRDefault="00345EAA" w:rsidP="00422FE1">
      <w:pPr>
        <w:pStyle w:val="LITlitera"/>
      </w:pPr>
      <w:r w:rsidRPr="00345EAA">
        <w:t>a)</w:t>
      </w:r>
      <w:r w:rsidRPr="00345EAA">
        <w:tab/>
        <w:t xml:space="preserve">czy </w:t>
      </w:r>
      <w:r w:rsidR="008C7CFE">
        <w:t xml:space="preserve">tym </w:t>
      </w:r>
      <w:r w:rsidRPr="00345EAA">
        <w:t xml:space="preserve">wnioskiem objęte są, poza </w:t>
      </w:r>
      <w:r w:rsidR="00A74899">
        <w:t xml:space="preserve">tą </w:t>
      </w:r>
      <w:r w:rsidRPr="00345EAA">
        <w:t>usługą, inne elementy tej umowy</w:t>
      </w:r>
      <w:r w:rsidR="008D7366">
        <w:t>,</w:t>
      </w:r>
    </w:p>
    <w:p w14:paraId="703DD200" w14:textId="33458805" w:rsidR="00345EAA" w:rsidRPr="00345EAA" w:rsidRDefault="00345EAA" w:rsidP="00422FE1">
      <w:pPr>
        <w:pStyle w:val="LITlitera"/>
      </w:pPr>
      <w:r w:rsidRPr="00345EAA">
        <w:t>b)</w:t>
      </w:r>
      <w:r w:rsidRPr="00345EAA">
        <w:tab/>
        <w:t>o stanowisku względem pozostałych elementów tej umowy wskazanych</w:t>
      </w:r>
      <w:r w:rsidR="001F2114" w:rsidRPr="00345EAA">
        <w:t xml:space="preserve"> w</w:t>
      </w:r>
      <w:r w:rsidR="001F2114">
        <w:t> lit. </w:t>
      </w:r>
      <w:r w:rsidRPr="00345EAA">
        <w:t>a</w:t>
      </w:r>
      <w:r w:rsidR="008D7366">
        <w:t>;</w:t>
      </w:r>
      <w:r w:rsidR="00B72AD7">
        <w:t xml:space="preserve"> </w:t>
      </w:r>
    </w:p>
    <w:p w14:paraId="48CE7D87" w14:textId="2D592E0A" w:rsidR="008C7CFE" w:rsidRPr="008C7CFE" w:rsidRDefault="00345EAA" w:rsidP="008C7CFE">
      <w:pPr>
        <w:pStyle w:val="PKTpunkt"/>
      </w:pPr>
      <w:r w:rsidRPr="00345EAA">
        <w:t>5)</w:t>
      </w:r>
      <w:r w:rsidRPr="00345EAA">
        <w:tab/>
      </w:r>
      <w:r w:rsidR="0080725E">
        <w:t>informacj</w:t>
      </w:r>
      <w:r w:rsidR="00BC4517">
        <w:t>a</w:t>
      </w:r>
      <w:r w:rsidR="00422FE1">
        <w:t xml:space="preserve"> </w:t>
      </w:r>
      <w:r w:rsidR="00422FE1" w:rsidRPr="008C7CFE">
        <w:t>o</w:t>
      </w:r>
      <w:r w:rsidR="00422FE1">
        <w:t> </w:t>
      </w:r>
      <w:r w:rsidR="008C7CFE" w:rsidRPr="008C7CFE">
        <w:t>świadomości konsekwencji finansowych wynikających</w:t>
      </w:r>
      <w:r w:rsidR="00422FE1" w:rsidRPr="008C7CFE">
        <w:t xml:space="preserve"> z</w:t>
      </w:r>
      <w:r w:rsidR="00422FE1">
        <w:t> </w:t>
      </w:r>
      <w:r w:rsidR="008C7CFE" w:rsidRPr="008C7CFE">
        <w:t>wypowiedzenia umowy</w:t>
      </w:r>
      <w:r w:rsidR="00422FE1" w:rsidRPr="008C7CFE">
        <w:t xml:space="preserve"> o</w:t>
      </w:r>
      <w:r w:rsidR="00422FE1">
        <w:t> </w:t>
      </w:r>
      <w:r w:rsidR="008C7CFE" w:rsidRPr="008C7CFE">
        <w:t>świadczenie publicznie dostępnych usług komunikacji elektronicznej</w:t>
      </w:r>
      <w:r w:rsidR="00422FE1" w:rsidRPr="008C7CFE">
        <w:t xml:space="preserve"> z</w:t>
      </w:r>
      <w:r w:rsidR="00422FE1">
        <w:t> </w:t>
      </w:r>
      <w:r w:rsidR="008C7CFE" w:rsidRPr="008C7CFE">
        <w:t xml:space="preserve">dotychczasowym dostawcą </w:t>
      </w:r>
      <w:r w:rsidR="008C7CFE">
        <w:t>usługi komunikacji głosowej</w:t>
      </w:r>
      <w:r w:rsidR="00422FE1" w:rsidRPr="008C7CFE">
        <w:t xml:space="preserve"> w</w:t>
      </w:r>
      <w:r w:rsidR="00422FE1">
        <w:t> </w:t>
      </w:r>
      <w:r w:rsidR="008C7CFE" w:rsidRPr="008C7CFE">
        <w:t>trybie,</w:t>
      </w:r>
      <w:r w:rsidR="00422FE1" w:rsidRPr="008C7CFE">
        <w:t xml:space="preserve"> o</w:t>
      </w:r>
      <w:r w:rsidR="00422FE1">
        <w:t> </w:t>
      </w:r>
      <w:r w:rsidR="008C7CFE" w:rsidRPr="008C7CFE">
        <w:t>którym mowa</w:t>
      </w:r>
      <w:r w:rsidR="001F2114" w:rsidRPr="008C7CFE">
        <w:t xml:space="preserve"> w</w:t>
      </w:r>
      <w:r w:rsidR="001F2114">
        <w:t> art. </w:t>
      </w:r>
      <w:r w:rsidR="008C7CFE" w:rsidRPr="008C7CFE">
        <w:t>3</w:t>
      </w:r>
      <w:r w:rsidR="008C7CFE">
        <w:t>2</w:t>
      </w:r>
      <w:r w:rsidR="001F2114">
        <w:t>5 ust. 5 pkt </w:t>
      </w:r>
      <w:r w:rsidR="00422FE1" w:rsidRPr="008C7CFE">
        <w:t>2</w:t>
      </w:r>
      <w:r w:rsidR="00422FE1">
        <w:t> </w:t>
      </w:r>
      <w:r w:rsidR="008C7CFE" w:rsidRPr="008C7CFE">
        <w:t xml:space="preserve">ustawy; </w:t>
      </w:r>
    </w:p>
    <w:p w14:paraId="11CA4F0A" w14:textId="203C4D88" w:rsidR="008C7CFE" w:rsidRDefault="008C7CFE" w:rsidP="008C7CFE">
      <w:pPr>
        <w:pStyle w:val="PKTpunkt"/>
      </w:pPr>
      <w:r w:rsidRPr="008C7CFE">
        <w:t>6)</w:t>
      </w:r>
      <w:r w:rsidRPr="008C7CFE">
        <w:tab/>
      </w:r>
      <w:r w:rsidR="00BC4517">
        <w:t xml:space="preserve">informacja </w:t>
      </w:r>
      <w:r w:rsidR="00422FE1" w:rsidRPr="008C7CFE">
        <w:t>o</w:t>
      </w:r>
      <w:r w:rsidR="00422FE1">
        <w:t> </w:t>
      </w:r>
      <w:r w:rsidRPr="008C7CFE">
        <w:t>udzieleni</w:t>
      </w:r>
      <w:r>
        <w:t xml:space="preserve">u </w:t>
      </w:r>
      <w:r w:rsidRPr="008C7CFE">
        <w:t xml:space="preserve">nowemu dostawcy usługi </w:t>
      </w:r>
      <w:r>
        <w:t xml:space="preserve">komunikacji głosowej </w:t>
      </w:r>
      <w:r w:rsidRPr="008C7CFE">
        <w:t>pełnomocnictwa do przeprowadzenia czynności związanych ze skorzystaniem</w:t>
      </w:r>
      <w:r w:rsidR="00422FE1" w:rsidRPr="008C7CFE">
        <w:t xml:space="preserve"> z</w:t>
      </w:r>
      <w:r w:rsidR="00422FE1">
        <w:t> </w:t>
      </w:r>
      <w:r w:rsidRPr="008C7CFE">
        <w:t>uprawnienia,</w:t>
      </w:r>
      <w:r w:rsidR="00422FE1" w:rsidRPr="008C7CFE">
        <w:t xml:space="preserve"> o</w:t>
      </w:r>
      <w:r w:rsidR="00422FE1">
        <w:t> </w:t>
      </w:r>
      <w:r w:rsidRPr="008C7CFE">
        <w:t>którym mowa</w:t>
      </w:r>
      <w:r w:rsidR="001F2114" w:rsidRPr="008C7CFE">
        <w:t xml:space="preserve"> w</w:t>
      </w:r>
      <w:r w:rsidR="001F2114">
        <w:t> art. </w:t>
      </w:r>
      <w:r>
        <w:t>32</w:t>
      </w:r>
      <w:r w:rsidR="001F2114">
        <w:t>5 ust. </w:t>
      </w:r>
      <w:r w:rsidR="006F22E5">
        <w:t>1</w:t>
      </w:r>
      <w:r w:rsidR="00422FE1">
        <w:t> </w:t>
      </w:r>
      <w:r w:rsidRPr="008C7CFE">
        <w:t>ustawy</w:t>
      </w:r>
      <w:r w:rsidR="008D7366">
        <w:t>.</w:t>
      </w:r>
    </w:p>
    <w:p w14:paraId="6F0DBBAC" w14:textId="68C0978F" w:rsidR="007E79B3" w:rsidRPr="007E79B3" w:rsidRDefault="007E79B3" w:rsidP="00422FE1">
      <w:pPr>
        <w:pStyle w:val="ARTartustawynprozporzdzenia"/>
      </w:pPr>
      <w:bookmarkStart w:id="8" w:name="_Hlk215228612"/>
      <w:r w:rsidRPr="003A7391">
        <w:rPr>
          <w:rStyle w:val="Ppogrubienie"/>
        </w:rPr>
        <w:t>§ 1</w:t>
      </w:r>
      <w:r w:rsidR="00FE1294">
        <w:rPr>
          <w:rStyle w:val="Ppogrubienie"/>
        </w:rPr>
        <w:t>7</w:t>
      </w:r>
      <w:r w:rsidRPr="003A7391">
        <w:rPr>
          <w:rStyle w:val="Ppogrubienie"/>
        </w:rPr>
        <w:t>.</w:t>
      </w:r>
      <w:r>
        <w:t xml:space="preserve"> </w:t>
      </w:r>
      <w:bookmarkEnd w:id="8"/>
      <w:r w:rsidR="00AC3399">
        <w:t>Po złożeniu wniosku</w:t>
      </w:r>
      <w:r w:rsidR="00422FE1">
        <w:t xml:space="preserve"> o </w:t>
      </w:r>
      <w:r w:rsidR="00AC3399">
        <w:t>realizację uprawnienia,</w:t>
      </w:r>
      <w:r w:rsidR="00422FE1">
        <w:t xml:space="preserve"> o </w:t>
      </w:r>
      <w:r w:rsidR="00AC3399">
        <w:t>którym mowa</w:t>
      </w:r>
      <w:r w:rsidR="001F2114">
        <w:t xml:space="preserve"> w art. </w:t>
      </w:r>
      <w:bookmarkStart w:id="9" w:name="_Hlk215228579"/>
      <w:r w:rsidR="00387A64" w:rsidRPr="00387A64">
        <w:t>32</w:t>
      </w:r>
      <w:r w:rsidR="001F2114" w:rsidRPr="00387A64">
        <w:t>5</w:t>
      </w:r>
      <w:r w:rsidR="001F2114">
        <w:t xml:space="preserve"> ust. </w:t>
      </w:r>
      <w:r w:rsidR="00422FE1" w:rsidRPr="00387A64">
        <w:t>1</w:t>
      </w:r>
      <w:r w:rsidR="00422FE1">
        <w:t> </w:t>
      </w:r>
      <w:r w:rsidR="00387A64" w:rsidRPr="00387A64">
        <w:t>ustawy</w:t>
      </w:r>
      <w:bookmarkEnd w:id="9"/>
      <w:r w:rsidR="00AC3399">
        <w:t>,</w:t>
      </w:r>
      <w:r w:rsidR="00C536EE">
        <w:t xml:space="preserve"> nowy dostawca usługi komunikacji głosowej przekazuje abonentowi usługi komunikacji głosowej</w:t>
      </w:r>
      <w:r w:rsidR="00BD5D61">
        <w:t xml:space="preserve"> informacje o</w:t>
      </w:r>
      <w:r w:rsidRPr="007E79B3">
        <w:t>:</w:t>
      </w:r>
    </w:p>
    <w:p w14:paraId="7CE5B7B5" w14:textId="5ACD9527" w:rsidR="007E79B3" w:rsidRPr="007E79B3" w:rsidRDefault="007E79B3" w:rsidP="00422FE1">
      <w:pPr>
        <w:pStyle w:val="PKTpunkt"/>
      </w:pPr>
      <w:r w:rsidRPr="007E79B3">
        <w:t>1)</w:t>
      </w:r>
      <w:r w:rsidR="00503393">
        <w:tab/>
      </w:r>
      <w:r w:rsidRPr="007E79B3">
        <w:t>da</w:t>
      </w:r>
      <w:r w:rsidR="00BD5D61">
        <w:t xml:space="preserve">cie </w:t>
      </w:r>
      <w:r w:rsidRPr="007E79B3">
        <w:t>złożenia tego wniosku;</w:t>
      </w:r>
    </w:p>
    <w:p w14:paraId="0ECD47F0" w14:textId="1BDFE0C9" w:rsidR="007E79B3" w:rsidRDefault="007E79B3" w:rsidP="00422FE1">
      <w:pPr>
        <w:pStyle w:val="PKTpunkt"/>
      </w:pPr>
      <w:r w:rsidRPr="007E79B3">
        <w:t>2)</w:t>
      </w:r>
      <w:r w:rsidR="00503393">
        <w:tab/>
      </w:r>
      <w:r w:rsidR="00BD5D61">
        <w:t xml:space="preserve">firmie lub </w:t>
      </w:r>
      <w:r w:rsidRPr="007E79B3">
        <w:t>nazw</w:t>
      </w:r>
      <w:r w:rsidR="00BD5D61">
        <w:t>ie</w:t>
      </w:r>
      <w:r w:rsidRPr="007E79B3">
        <w:t>, adres</w:t>
      </w:r>
      <w:r w:rsidR="00BD5D61">
        <w:t>ie</w:t>
      </w:r>
      <w:r w:rsidRPr="007E79B3">
        <w:t xml:space="preserve"> oraz numer</w:t>
      </w:r>
      <w:r w:rsidR="00BD5D61">
        <w:t>ze</w:t>
      </w:r>
      <w:r w:rsidRPr="007E79B3">
        <w:t xml:space="preserve"> telefonu nowego dostawcy</w:t>
      </w:r>
      <w:r w:rsidR="00D1093C">
        <w:t xml:space="preserve"> usługi</w:t>
      </w:r>
      <w:r w:rsidRPr="007E79B3">
        <w:t xml:space="preserve"> </w:t>
      </w:r>
      <w:r w:rsidR="00AE4F4E">
        <w:t>komunikacji głosowej</w:t>
      </w:r>
      <w:r w:rsidRPr="007E79B3">
        <w:t>.</w:t>
      </w:r>
    </w:p>
    <w:p w14:paraId="1038885F" w14:textId="21021B6A" w:rsidR="00227B14" w:rsidRPr="00227B14" w:rsidRDefault="00AE4F4E" w:rsidP="00422FE1">
      <w:pPr>
        <w:pStyle w:val="ARTartustawynprozporzdzenia"/>
      </w:pPr>
      <w:r w:rsidRPr="003A7391">
        <w:rPr>
          <w:rStyle w:val="Ppogrubienie"/>
        </w:rPr>
        <w:t>§ 1</w:t>
      </w:r>
      <w:r w:rsidR="00FE1294">
        <w:rPr>
          <w:rStyle w:val="Ppogrubienie"/>
        </w:rPr>
        <w:t>8</w:t>
      </w:r>
      <w:r w:rsidRPr="003A7391">
        <w:rPr>
          <w:rStyle w:val="Ppogrubienie"/>
        </w:rPr>
        <w:t>.</w:t>
      </w:r>
      <w:r w:rsidRPr="00AE4F4E">
        <w:t xml:space="preserve"> </w:t>
      </w:r>
      <w:r w:rsidR="00227B14" w:rsidRPr="00227B14">
        <w:t xml:space="preserve">Termin na rozpatrzenie przez nowego dostawcę </w:t>
      </w:r>
      <w:r>
        <w:t xml:space="preserve">usługi komunikacji głosowej </w:t>
      </w:r>
      <w:r w:rsidR="00227B14" w:rsidRPr="00227B14">
        <w:t>wniosku</w:t>
      </w:r>
      <w:r w:rsidR="00F01CB1" w:rsidRPr="00F01CB1">
        <w:t xml:space="preserve"> </w:t>
      </w:r>
      <w:r w:rsidR="00F01CB1">
        <w:t>o realizację uprawnienia, o którym mowa</w:t>
      </w:r>
      <w:r w:rsidR="001F2114">
        <w:t xml:space="preserve"> w art. </w:t>
      </w:r>
      <w:r w:rsidRPr="00AE4F4E">
        <w:t>32</w:t>
      </w:r>
      <w:r w:rsidR="001F2114" w:rsidRPr="00AE4F4E">
        <w:t>5</w:t>
      </w:r>
      <w:r w:rsidR="001F2114">
        <w:t xml:space="preserve"> ust. </w:t>
      </w:r>
      <w:r w:rsidR="00422FE1" w:rsidRPr="00AE4F4E">
        <w:t>1</w:t>
      </w:r>
      <w:r w:rsidR="00422FE1">
        <w:t> </w:t>
      </w:r>
      <w:r w:rsidRPr="00AE4F4E">
        <w:t>ustawy</w:t>
      </w:r>
      <w:r>
        <w:t xml:space="preserve">, </w:t>
      </w:r>
      <w:r w:rsidR="00227B14" w:rsidRPr="00227B14">
        <w:t>wynosi:</w:t>
      </w:r>
    </w:p>
    <w:p w14:paraId="63D4543D" w14:textId="2366CD1C" w:rsidR="00227B14" w:rsidRPr="00227B14" w:rsidRDefault="00227B14" w:rsidP="007E2B95">
      <w:pPr>
        <w:pStyle w:val="PKTpunkt"/>
      </w:pPr>
      <w:r w:rsidRPr="00227B14">
        <w:t>1)</w:t>
      </w:r>
      <w:r w:rsidRPr="00227B14">
        <w:tab/>
      </w:r>
      <w:r w:rsidR="00886403">
        <w:t xml:space="preserve">w przypadku </w:t>
      </w:r>
      <w:r w:rsidRPr="00227B14">
        <w:t>abonenta będącego stroną umowy</w:t>
      </w:r>
      <w:r w:rsidR="00422FE1" w:rsidRPr="00227B14">
        <w:t xml:space="preserve"> z</w:t>
      </w:r>
      <w:r w:rsidR="00422FE1">
        <w:t> </w:t>
      </w:r>
      <w:r w:rsidRPr="00227B14">
        <w:t>dostawcą publicznie dostępnej usługi komunikacji głosowej zapewniającym przyłączenie do ruchomej publicznej sieci telekomunikacyjnej:</w:t>
      </w:r>
    </w:p>
    <w:p w14:paraId="63B09D0C" w14:textId="1F20FC96" w:rsidR="00227B14" w:rsidRPr="00227B14" w:rsidRDefault="00227B14" w:rsidP="004767EC">
      <w:pPr>
        <w:pStyle w:val="LITlitera"/>
      </w:pPr>
      <w:r w:rsidRPr="00227B14">
        <w:t>a)</w:t>
      </w:r>
      <w:r w:rsidRPr="00227B14">
        <w:tab/>
      </w:r>
      <w:r w:rsidR="00422FE1" w:rsidRPr="00227B14">
        <w:t>6</w:t>
      </w:r>
      <w:r w:rsidR="00422FE1">
        <w:t> </w:t>
      </w:r>
      <w:r w:rsidRPr="00227B14">
        <w:t>godzin przypadających</w:t>
      </w:r>
      <w:r w:rsidR="00422FE1" w:rsidRPr="00227B14">
        <w:t xml:space="preserve"> w</w:t>
      </w:r>
      <w:r w:rsidR="00422FE1">
        <w:t> </w:t>
      </w:r>
      <w:r w:rsidRPr="00227B14">
        <w:t xml:space="preserve">dzień roboczy – gdy </w:t>
      </w:r>
      <w:r w:rsidR="00F01CB1">
        <w:t xml:space="preserve">ten </w:t>
      </w:r>
      <w:r w:rsidRPr="00227B14">
        <w:t xml:space="preserve">wniosek </w:t>
      </w:r>
      <w:r w:rsidR="00FE2655">
        <w:t xml:space="preserve">jest </w:t>
      </w:r>
      <w:r w:rsidRPr="00227B14">
        <w:t xml:space="preserve">składany </w:t>
      </w:r>
      <w:r w:rsidR="00422FE1" w:rsidRPr="006651D7">
        <w:t>w</w:t>
      </w:r>
      <w:r w:rsidR="00422FE1">
        <w:t> </w:t>
      </w:r>
      <w:r w:rsidR="006651D7" w:rsidRPr="006651D7">
        <w:t>siedzibie albo</w:t>
      </w:r>
      <w:r w:rsidR="00422FE1" w:rsidRPr="006651D7">
        <w:t xml:space="preserve"> w</w:t>
      </w:r>
      <w:r w:rsidR="00422FE1">
        <w:t> </w:t>
      </w:r>
      <w:r w:rsidR="006651D7" w:rsidRPr="006651D7">
        <w:t xml:space="preserve">punkcie obsługi klienta nowego dostawcy </w:t>
      </w:r>
      <w:r w:rsidR="006651D7">
        <w:t>usługi komunikacji głosowej</w:t>
      </w:r>
      <w:r w:rsidR="008D7366">
        <w:t>,</w:t>
      </w:r>
    </w:p>
    <w:p w14:paraId="0985BCFD" w14:textId="18A0B253" w:rsidR="00227B14" w:rsidRPr="00227B14" w:rsidRDefault="00227B14" w:rsidP="007E2B95">
      <w:pPr>
        <w:pStyle w:val="LITlitera"/>
      </w:pPr>
      <w:r w:rsidRPr="00227B14">
        <w:lastRenderedPageBreak/>
        <w:t>b)</w:t>
      </w:r>
      <w:r w:rsidRPr="00227B14">
        <w:tab/>
      </w:r>
      <w:r w:rsidR="00422FE1" w:rsidRPr="00227B14">
        <w:t>3</w:t>
      </w:r>
      <w:r w:rsidR="00422FE1">
        <w:t> </w:t>
      </w:r>
      <w:r w:rsidRPr="00227B14">
        <w:t xml:space="preserve">dni robocze – gdy wniosek </w:t>
      </w:r>
      <w:r w:rsidR="00FE2655">
        <w:t xml:space="preserve">jest </w:t>
      </w:r>
      <w:r w:rsidRPr="00227B14">
        <w:t xml:space="preserve">składany </w:t>
      </w:r>
      <w:r w:rsidR="00422FE1" w:rsidRPr="00227B14">
        <w:t>w</w:t>
      </w:r>
      <w:r w:rsidR="00422FE1">
        <w:t> </w:t>
      </w:r>
      <w:r w:rsidRPr="00227B14">
        <w:t>sposób inny niż określony</w:t>
      </w:r>
      <w:r w:rsidR="001F2114" w:rsidRPr="00227B14">
        <w:t xml:space="preserve"> w</w:t>
      </w:r>
      <w:r w:rsidR="001F2114">
        <w:t> lit. </w:t>
      </w:r>
      <w:r w:rsidRPr="00227B14">
        <w:t>a</w:t>
      </w:r>
    </w:p>
    <w:p w14:paraId="6AAFF167" w14:textId="0B341A9A" w:rsidR="00227B14" w:rsidRPr="00227B14" w:rsidRDefault="00227B14" w:rsidP="007E2B95">
      <w:pPr>
        <w:pStyle w:val="CZWSPLITczwsplnaliter"/>
      </w:pPr>
      <w:r w:rsidRPr="00227B14">
        <w:t>– od</w:t>
      </w:r>
      <w:r w:rsidR="00FF32F6">
        <w:t xml:space="preserve"> chwili</w:t>
      </w:r>
      <w:r w:rsidRPr="00227B14">
        <w:t xml:space="preserve"> złożenia tego wniosku albo jego uzupełnienia</w:t>
      </w:r>
      <w:r w:rsidR="008D7366">
        <w:t>;</w:t>
      </w:r>
    </w:p>
    <w:p w14:paraId="7ACCDECC" w14:textId="3081E991" w:rsidR="00227B14" w:rsidRPr="00227B14" w:rsidRDefault="00227B14" w:rsidP="007E2B95">
      <w:pPr>
        <w:pStyle w:val="PKTpunkt"/>
      </w:pPr>
      <w:r w:rsidRPr="00227B14">
        <w:t>2)</w:t>
      </w:r>
      <w:r w:rsidRPr="00227B14">
        <w:tab/>
      </w:r>
      <w:r w:rsidR="00886403">
        <w:t xml:space="preserve">w przypadku </w:t>
      </w:r>
      <w:r w:rsidRPr="00227B14">
        <w:t>abonenta będącego stroną umowy</w:t>
      </w:r>
      <w:r w:rsidR="00422FE1" w:rsidRPr="00227B14">
        <w:t xml:space="preserve"> z</w:t>
      </w:r>
      <w:r w:rsidR="00422FE1">
        <w:t> </w:t>
      </w:r>
      <w:r w:rsidRPr="00227B14">
        <w:t>dostawcą publicznie dostępnej usługi komunikacji głosowej zapewniającym przyłączenie do stacjonarnej publicznej sieci telekomunikacyjnej:</w:t>
      </w:r>
    </w:p>
    <w:p w14:paraId="208C24E8" w14:textId="45C45CD9" w:rsidR="00227B14" w:rsidRPr="00227B14" w:rsidRDefault="00227B14" w:rsidP="007E2B95">
      <w:pPr>
        <w:pStyle w:val="LITlitera"/>
      </w:pPr>
      <w:r w:rsidRPr="00227B14">
        <w:t>a)</w:t>
      </w:r>
      <w:r w:rsidRPr="00227B14">
        <w:tab/>
      </w:r>
      <w:r w:rsidR="00422FE1" w:rsidRPr="00227B14">
        <w:t>1</w:t>
      </w:r>
      <w:r w:rsidR="00422FE1">
        <w:t> </w:t>
      </w:r>
      <w:r w:rsidRPr="00227B14">
        <w:t xml:space="preserve">dzień roboczy – gdy wniosek </w:t>
      </w:r>
      <w:r w:rsidR="00FE2655">
        <w:t xml:space="preserve">jest </w:t>
      </w:r>
      <w:r w:rsidRPr="00227B14">
        <w:t xml:space="preserve">składany </w:t>
      </w:r>
      <w:r w:rsidR="00422FE1" w:rsidRPr="00AE4F4E">
        <w:t>w</w:t>
      </w:r>
      <w:r w:rsidR="00422FE1">
        <w:t> </w:t>
      </w:r>
      <w:r w:rsidR="00AE4F4E" w:rsidRPr="00AE4F4E">
        <w:t>siedzibie albo</w:t>
      </w:r>
      <w:r w:rsidR="00422FE1" w:rsidRPr="00AE4F4E">
        <w:t xml:space="preserve"> w</w:t>
      </w:r>
      <w:r w:rsidR="00422FE1">
        <w:t> </w:t>
      </w:r>
      <w:r w:rsidR="00AE4F4E" w:rsidRPr="00AE4F4E">
        <w:t>punkcie obsługi klienta nowego dostawcy usługi komunikacji głosowe</w:t>
      </w:r>
      <w:r w:rsidR="00AE4F4E">
        <w:t>j</w:t>
      </w:r>
      <w:r w:rsidR="008D7366">
        <w:t>,</w:t>
      </w:r>
    </w:p>
    <w:p w14:paraId="3B70A83B" w14:textId="63E4B2F9" w:rsidR="00227B14" w:rsidRPr="00227B14" w:rsidRDefault="00227B14" w:rsidP="007E2B95">
      <w:pPr>
        <w:pStyle w:val="LITlitera"/>
      </w:pPr>
      <w:r w:rsidRPr="00227B14">
        <w:t>b)</w:t>
      </w:r>
      <w:r w:rsidRPr="00227B14">
        <w:tab/>
      </w:r>
      <w:r w:rsidR="00422FE1" w:rsidRPr="00227B14">
        <w:t>5</w:t>
      </w:r>
      <w:r w:rsidR="00422FE1">
        <w:t> </w:t>
      </w:r>
      <w:r w:rsidRPr="00227B14">
        <w:t xml:space="preserve">dni roboczych – gdy wniosek </w:t>
      </w:r>
      <w:r w:rsidR="00FE2655">
        <w:t xml:space="preserve">jest </w:t>
      </w:r>
      <w:r w:rsidRPr="00227B14">
        <w:t xml:space="preserve">składany </w:t>
      </w:r>
      <w:r w:rsidR="00422FE1" w:rsidRPr="00227B14">
        <w:t>w</w:t>
      </w:r>
      <w:r w:rsidR="00422FE1">
        <w:t> </w:t>
      </w:r>
      <w:r w:rsidRPr="00227B14">
        <w:t>sposób inny niż określony</w:t>
      </w:r>
      <w:r w:rsidR="001F2114" w:rsidRPr="00227B14">
        <w:t xml:space="preserve"> w</w:t>
      </w:r>
      <w:r w:rsidR="001F2114">
        <w:t> lit. </w:t>
      </w:r>
      <w:r w:rsidRPr="00227B14">
        <w:t>a</w:t>
      </w:r>
    </w:p>
    <w:p w14:paraId="6BF2B201" w14:textId="12DED85B" w:rsidR="00227B14" w:rsidRPr="00227B14" w:rsidRDefault="00227B14" w:rsidP="007E2B95">
      <w:pPr>
        <w:pStyle w:val="CZWSPLITczwsplnaliter"/>
      </w:pPr>
      <w:r w:rsidRPr="00227B14">
        <w:t xml:space="preserve">– od </w:t>
      </w:r>
      <w:r w:rsidR="00FF32F6">
        <w:t>chwili</w:t>
      </w:r>
      <w:r w:rsidRPr="00227B14">
        <w:t xml:space="preserve"> złożenia tego wniosku albo jego uzupełnienia.</w:t>
      </w:r>
    </w:p>
    <w:p w14:paraId="23EB3329" w14:textId="14FD58D2" w:rsidR="00227B14" w:rsidRPr="00227B14" w:rsidRDefault="003B1D00" w:rsidP="00422FE1">
      <w:pPr>
        <w:pStyle w:val="ARTartustawynprozporzdzenia"/>
      </w:pPr>
      <w:r w:rsidRPr="003A7391">
        <w:rPr>
          <w:rStyle w:val="Ppogrubienie"/>
        </w:rPr>
        <w:t>§ 1</w:t>
      </w:r>
      <w:r w:rsidR="00FE1294">
        <w:rPr>
          <w:rStyle w:val="Ppogrubienie"/>
        </w:rPr>
        <w:t>9</w:t>
      </w:r>
      <w:r w:rsidR="00227B14" w:rsidRPr="003A7391">
        <w:rPr>
          <w:rStyle w:val="Ppogrubienie"/>
        </w:rPr>
        <w:t>.</w:t>
      </w:r>
      <w:r w:rsidR="00227B14" w:rsidRPr="00227B14">
        <w:t xml:space="preserve"> Proces przeniesienia przydzielonego numeru odbywa się</w:t>
      </w:r>
      <w:r w:rsidR="003A7391" w:rsidRPr="00227B14">
        <w:t xml:space="preserve"> </w:t>
      </w:r>
      <w:r w:rsidR="003A7391">
        <w:t>w </w:t>
      </w:r>
      <w:r w:rsidR="004F6971" w:rsidRPr="00227B14">
        <w:t>godzin</w:t>
      </w:r>
      <w:r w:rsidR="004F6971">
        <w:t>ach od</w:t>
      </w:r>
      <w:r w:rsidR="004F6971" w:rsidRPr="00227B14">
        <w:t xml:space="preserve"> </w:t>
      </w:r>
      <w:r w:rsidR="00227B14" w:rsidRPr="00227B14">
        <w:t>00:0</w:t>
      </w:r>
      <w:r w:rsidR="00422FE1" w:rsidRPr="00227B14">
        <w:t>0</w:t>
      </w:r>
      <w:r w:rsidR="00422FE1">
        <w:t> </w:t>
      </w:r>
      <w:r w:rsidR="004F6971">
        <w:t>do</w:t>
      </w:r>
      <w:r w:rsidR="00422FE1">
        <w:t> </w:t>
      </w:r>
      <w:r w:rsidR="0056592F">
        <w:t>0</w:t>
      </w:r>
      <w:r w:rsidR="00227B14" w:rsidRPr="00227B14">
        <w:t>6:0</w:t>
      </w:r>
      <w:r w:rsidR="001F2114" w:rsidRPr="00227B14">
        <w:t>0</w:t>
      </w:r>
      <w:r w:rsidR="001F2114">
        <w:t xml:space="preserve"> w </w:t>
      </w:r>
      <w:r w:rsidR="00227B14" w:rsidRPr="00227B14">
        <w:t>przypadku abonentów będących stroną umowy</w:t>
      </w:r>
      <w:r w:rsidR="00422FE1" w:rsidRPr="00227B14">
        <w:t xml:space="preserve"> z</w:t>
      </w:r>
      <w:r w:rsidR="00422FE1">
        <w:t> </w:t>
      </w:r>
      <w:r w:rsidR="00227B14" w:rsidRPr="00227B14">
        <w:t>dostawcą publicznie dostępnej usługi komunikacji głosowej zapewniającym przyłączenie do ruchomej publicznej sieci telekomunikacyjnej.</w:t>
      </w:r>
      <w:r w:rsidR="008A2A97">
        <w:t xml:space="preserve"> </w:t>
      </w:r>
    </w:p>
    <w:p w14:paraId="0C4B4F00" w14:textId="7605AB33" w:rsidR="00AC1F5A" w:rsidRPr="00651FE7" w:rsidRDefault="00AC1F5A" w:rsidP="00422FE1">
      <w:pPr>
        <w:pStyle w:val="ARTartustawynprozporzdzenia"/>
      </w:pPr>
      <w:r w:rsidRPr="003A7391">
        <w:rPr>
          <w:rStyle w:val="Ppogrubienie"/>
        </w:rPr>
        <w:t xml:space="preserve">§ </w:t>
      </w:r>
      <w:r w:rsidR="00FE1294">
        <w:rPr>
          <w:rStyle w:val="Ppogrubienie"/>
        </w:rPr>
        <w:t>20</w:t>
      </w:r>
      <w:r w:rsidRPr="003A7391">
        <w:rPr>
          <w:rStyle w:val="Ppogrubienie"/>
        </w:rPr>
        <w:t>.</w:t>
      </w:r>
      <w:r>
        <w:t xml:space="preserve"> 1</w:t>
      </w:r>
      <w:r w:rsidR="00227B14" w:rsidRPr="00227B14">
        <w:t>.</w:t>
      </w:r>
      <w:r>
        <w:t xml:space="preserve"> </w:t>
      </w:r>
      <w:r w:rsidRPr="00651FE7">
        <w:t xml:space="preserve">Nowy dostawca usługi </w:t>
      </w:r>
      <w:r>
        <w:t xml:space="preserve">komunikacji głosowej </w:t>
      </w:r>
      <w:r w:rsidRPr="00651FE7">
        <w:t>nie</w:t>
      </w:r>
      <w:r>
        <w:t xml:space="preserve"> przenosi przydzielonego numeru przy zmianie dostawcy usługi komunikacji głosowej</w:t>
      </w:r>
      <w:r w:rsidRPr="00651FE7">
        <w:t>, jeżeli otrzymał od abonenta</w:t>
      </w:r>
      <w:r w:rsidR="00B61382" w:rsidRPr="00B61382">
        <w:t xml:space="preserve"> usługi komunikacji głosowej</w:t>
      </w:r>
      <w:r>
        <w:t xml:space="preserve"> </w:t>
      </w:r>
      <w:r w:rsidRPr="00651FE7">
        <w:t>albo dotychczasowego dostawcy</w:t>
      </w:r>
      <w:r>
        <w:t xml:space="preserve"> usługi komunikacji głosowej</w:t>
      </w:r>
      <w:r w:rsidRPr="00651FE7">
        <w:t xml:space="preserve"> rezygnację</w:t>
      </w:r>
      <w:r w:rsidR="00B61382">
        <w:t xml:space="preserve"> tego </w:t>
      </w:r>
      <w:r w:rsidRPr="00651FE7">
        <w:t>abonenta</w:t>
      </w:r>
      <w:r w:rsidR="003A7391">
        <w:t xml:space="preserve"> </w:t>
      </w:r>
      <w:r w:rsidR="003A7391" w:rsidRPr="00651FE7">
        <w:t>z</w:t>
      </w:r>
      <w:r w:rsidR="003A7391">
        <w:t> </w:t>
      </w:r>
      <w:r w:rsidRPr="00651FE7">
        <w:t>uprawnienia,</w:t>
      </w:r>
      <w:r w:rsidR="003A7391" w:rsidRPr="00651FE7">
        <w:t xml:space="preserve"> o</w:t>
      </w:r>
      <w:r w:rsidR="003A7391">
        <w:t> </w:t>
      </w:r>
      <w:r w:rsidRPr="00651FE7">
        <w:t>którym mowa</w:t>
      </w:r>
      <w:r w:rsidR="001F2114" w:rsidRPr="00651FE7">
        <w:t xml:space="preserve"> w</w:t>
      </w:r>
      <w:r w:rsidR="001F2114">
        <w:t> art. </w:t>
      </w:r>
      <w:r w:rsidRPr="00651FE7">
        <w:t>3</w:t>
      </w:r>
      <w:r>
        <w:t>2</w:t>
      </w:r>
      <w:r w:rsidR="001F2114">
        <w:t>5 ust. </w:t>
      </w:r>
      <w:r w:rsidR="003A7391" w:rsidRPr="00651FE7">
        <w:t>1</w:t>
      </w:r>
      <w:r w:rsidR="003A7391">
        <w:t> </w:t>
      </w:r>
      <w:r w:rsidRPr="00651FE7">
        <w:t>ustawy, najpóźniej</w:t>
      </w:r>
      <w:r w:rsidR="003A7391" w:rsidRPr="00651FE7">
        <w:t xml:space="preserve"> w</w:t>
      </w:r>
      <w:r w:rsidR="003A7391">
        <w:t> </w:t>
      </w:r>
      <w:r w:rsidRPr="00651FE7">
        <w:t xml:space="preserve">terminie </w:t>
      </w:r>
      <w:r w:rsidR="003A7391" w:rsidRPr="00651FE7">
        <w:t>2</w:t>
      </w:r>
      <w:r w:rsidR="003A7391">
        <w:t> </w:t>
      </w:r>
      <w:r w:rsidRPr="00651FE7">
        <w:t xml:space="preserve">dni roboczych przed uzgodnionym terminem </w:t>
      </w:r>
      <w:r>
        <w:t>przeniesienia przydzielonego numeru.</w:t>
      </w:r>
    </w:p>
    <w:p w14:paraId="40226AE6" w14:textId="03A20315" w:rsidR="00AC1F5A" w:rsidRPr="00227B14" w:rsidRDefault="00AC1F5A" w:rsidP="00AC1F5A">
      <w:pPr>
        <w:pStyle w:val="USTustnpkodeksu"/>
      </w:pPr>
      <w:r>
        <w:t xml:space="preserve">2. </w:t>
      </w:r>
      <w:r w:rsidRPr="00651FE7">
        <w:t>Rezygnację</w:t>
      </w:r>
      <w:r w:rsidR="00D1093C">
        <w:t>,</w:t>
      </w:r>
      <w:r w:rsidR="00422FE1" w:rsidRPr="00651FE7">
        <w:t xml:space="preserve"> </w:t>
      </w:r>
      <w:r w:rsidR="00422FE1">
        <w:t>o </w:t>
      </w:r>
      <w:r>
        <w:t>której mowa</w:t>
      </w:r>
      <w:r w:rsidR="001F2114">
        <w:t xml:space="preserve"> w ust. </w:t>
      </w:r>
      <w:r>
        <w:t>1</w:t>
      </w:r>
      <w:r w:rsidR="00D1093C">
        <w:t>,</w:t>
      </w:r>
      <w:r>
        <w:t xml:space="preserve"> </w:t>
      </w:r>
      <w:r w:rsidRPr="00651FE7">
        <w:t>abonent</w:t>
      </w:r>
      <w:r w:rsidR="00244323">
        <w:t xml:space="preserve"> usługi komunikacji głosowej </w:t>
      </w:r>
      <w:r w:rsidRPr="00651FE7">
        <w:t xml:space="preserve">składa do dotychczasowego dostawcy </w:t>
      </w:r>
      <w:r>
        <w:t>usługi komunikacji głosowej</w:t>
      </w:r>
      <w:r w:rsidRPr="00651FE7">
        <w:t xml:space="preserve"> albo nowego dostawcy</w:t>
      </w:r>
      <w:r w:rsidR="00BC4517">
        <w:t xml:space="preserve"> usługi</w:t>
      </w:r>
      <w:r w:rsidRPr="00651FE7">
        <w:t xml:space="preserve"> </w:t>
      </w:r>
      <w:r>
        <w:t>komunikacji głosowej</w:t>
      </w:r>
      <w:r w:rsidR="00422FE1" w:rsidRPr="00651FE7">
        <w:t xml:space="preserve"> w</w:t>
      </w:r>
      <w:r w:rsidR="00422FE1">
        <w:t> </w:t>
      </w:r>
      <w:r w:rsidRPr="00651FE7">
        <w:t>formie,</w:t>
      </w:r>
      <w:r w:rsidR="00422FE1" w:rsidRPr="00651FE7">
        <w:t xml:space="preserve"> o</w:t>
      </w:r>
      <w:r w:rsidR="00422FE1">
        <w:t> </w:t>
      </w:r>
      <w:r w:rsidRPr="00651FE7">
        <w:t>której mowa</w:t>
      </w:r>
      <w:r w:rsidR="001F2114" w:rsidRPr="00651FE7">
        <w:t xml:space="preserve"> w</w:t>
      </w:r>
      <w:r w:rsidR="001F2114">
        <w:t> art. </w:t>
      </w:r>
      <w:r>
        <w:t>33</w:t>
      </w:r>
      <w:r w:rsidR="001F2114">
        <w:t>0 ust. </w:t>
      </w:r>
      <w:r w:rsidR="00422FE1" w:rsidRPr="00651FE7">
        <w:t>1</w:t>
      </w:r>
      <w:r w:rsidR="00422FE1">
        <w:t> </w:t>
      </w:r>
      <w:r w:rsidRPr="00651FE7">
        <w:t>ustawy.</w:t>
      </w:r>
    </w:p>
    <w:p w14:paraId="05EE1F5C" w14:textId="39987F7E" w:rsidR="00227B14" w:rsidRPr="00227B14" w:rsidRDefault="00227B14" w:rsidP="007E2B95">
      <w:pPr>
        <w:pStyle w:val="ARTartustawynprozporzdzenia"/>
      </w:pPr>
      <w:r w:rsidRPr="003A7391">
        <w:rPr>
          <w:rStyle w:val="Ppogrubienie"/>
        </w:rPr>
        <w:t xml:space="preserve">§ </w:t>
      </w:r>
      <w:r w:rsidR="00607030">
        <w:rPr>
          <w:rStyle w:val="Ppogrubienie"/>
        </w:rPr>
        <w:t>2</w:t>
      </w:r>
      <w:r w:rsidR="00FE1294">
        <w:rPr>
          <w:rStyle w:val="Ppogrubienie"/>
        </w:rPr>
        <w:t>1</w:t>
      </w:r>
      <w:r w:rsidRPr="003A7391">
        <w:rPr>
          <w:rStyle w:val="Ppogrubienie"/>
        </w:rPr>
        <w:t>.</w:t>
      </w:r>
      <w:r w:rsidRPr="00227B14">
        <w:t xml:space="preserve"> Do abonenta</w:t>
      </w:r>
      <w:r w:rsidR="00E74FB6">
        <w:t xml:space="preserve"> usługi komunikacji głosowej </w:t>
      </w:r>
      <w:r w:rsidRPr="00227B14">
        <w:t>korzystającego</w:t>
      </w:r>
      <w:r w:rsidR="00422FE1" w:rsidRPr="00227B14">
        <w:t xml:space="preserve"> z</w:t>
      </w:r>
      <w:r w:rsidR="00422FE1">
        <w:t> </w:t>
      </w:r>
      <w:r w:rsidRPr="00227B14">
        <w:t>usługi przedpłaconej świadczonej</w:t>
      </w:r>
      <w:r w:rsidR="00422FE1" w:rsidRPr="00227B14">
        <w:t xml:space="preserve"> w</w:t>
      </w:r>
      <w:r w:rsidR="00422FE1">
        <w:t> </w:t>
      </w:r>
      <w:r w:rsidRPr="00227B14">
        <w:t>ruchomej publicznej sieci telekomunikacyjnej stosuje się przepisy</w:t>
      </w:r>
      <w:r w:rsidR="001F2114">
        <w:t xml:space="preserve"> § </w:t>
      </w:r>
      <w:r w:rsidR="003B1D00">
        <w:t>1</w:t>
      </w:r>
      <w:r w:rsidR="001F2114">
        <w:t>6 pkt </w:t>
      </w:r>
      <w:r w:rsidR="001F2114" w:rsidRPr="00227B14">
        <w:t>1</w:t>
      </w:r>
      <w:r w:rsidR="001F2114">
        <w:t xml:space="preserve"> i </w:t>
      </w:r>
      <w:r w:rsidR="003B1D00">
        <w:t>6</w:t>
      </w:r>
      <w:r w:rsidRPr="00227B14">
        <w:t>,</w:t>
      </w:r>
      <w:r w:rsidR="001F2114">
        <w:t xml:space="preserve"> § </w:t>
      </w:r>
      <w:r w:rsidR="003B1D00">
        <w:t>1</w:t>
      </w:r>
      <w:r w:rsidR="00FE1294">
        <w:t>7</w:t>
      </w:r>
      <w:r w:rsidR="003B1D00">
        <w:t>,</w:t>
      </w:r>
      <w:r w:rsidR="001F2114">
        <w:t xml:space="preserve"> § </w:t>
      </w:r>
      <w:r w:rsidR="003B1D00" w:rsidRPr="00AE4F4E">
        <w:t>1</w:t>
      </w:r>
      <w:r w:rsidR="001F2114">
        <w:t>8 pkt </w:t>
      </w:r>
      <w:r w:rsidR="003B1D00">
        <w:t>1,</w:t>
      </w:r>
      <w:r w:rsidR="001F2114">
        <w:t xml:space="preserve"> § </w:t>
      </w:r>
      <w:r w:rsidR="003B1D00" w:rsidRPr="00227B14">
        <w:t>1</w:t>
      </w:r>
      <w:r w:rsidR="001F2114">
        <w:t>9 oraz § </w:t>
      </w:r>
      <w:r w:rsidR="00FE1294">
        <w:t>20</w:t>
      </w:r>
      <w:r w:rsidRPr="00227B14">
        <w:t>.</w:t>
      </w:r>
    </w:p>
    <w:p w14:paraId="2F6EF4A2" w14:textId="1293E6E6" w:rsidR="00227B14" w:rsidRPr="00227B14" w:rsidRDefault="00227B14" w:rsidP="007E2B95">
      <w:pPr>
        <w:pStyle w:val="ARTartustawynprozporzdzenia"/>
      </w:pPr>
      <w:r w:rsidRPr="003A7391">
        <w:rPr>
          <w:rStyle w:val="Ppogrubienie"/>
        </w:rPr>
        <w:t xml:space="preserve">§ </w:t>
      </w:r>
      <w:r w:rsidR="007B1FC0">
        <w:rPr>
          <w:rStyle w:val="Ppogrubienie"/>
        </w:rPr>
        <w:t>2</w:t>
      </w:r>
      <w:r w:rsidR="00FE1294">
        <w:rPr>
          <w:rStyle w:val="Ppogrubienie"/>
        </w:rPr>
        <w:t>2</w:t>
      </w:r>
      <w:r w:rsidRPr="003A7391">
        <w:rPr>
          <w:rStyle w:val="Ppogrubienie"/>
        </w:rPr>
        <w:t>.</w:t>
      </w:r>
      <w:r w:rsidR="00540503" w:rsidRPr="00227B14" w:rsidDel="00540503">
        <w:t xml:space="preserve"> </w:t>
      </w:r>
      <w:r w:rsidR="00540503">
        <w:t>Dostawca</w:t>
      </w:r>
      <w:r w:rsidR="009341C2">
        <w:t xml:space="preserve"> </w:t>
      </w:r>
      <w:r w:rsidR="009341C2" w:rsidRPr="009341C2">
        <w:t>usług telekomunikacyjnych</w:t>
      </w:r>
      <w:r w:rsidR="009341C2">
        <w:t xml:space="preserve"> </w:t>
      </w:r>
      <w:r w:rsidR="009341C2" w:rsidRPr="009341C2">
        <w:t>zapewniający przyłączenie do stacjonarnej publicznej sieci telekomunikacyjnej operatora</w:t>
      </w:r>
      <w:r w:rsidR="00422FE1" w:rsidRPr="009341C2">
        <w:t xml:space="preserve"> o</w:t>
      </w:r>
      <w:r w:rsidR="00422FE1">
        <w:t> </w:t>
      </w:r>
      <w:r w:rsidR="009341C2" w:rsidRPr="009341C2">
        <w:t>znaczącej pozycji rynkowej</w:t>
      </w:r>
      <w:r w:rsidR="009341C2">
        <w:t xml:space="preserve"> </w:t>
      </w:r>
      <w:r w:rsidR="009341C2" w:rsidRPr="009341C2">
        <w:t>na rynku rozpoczynania połączeń</w:t>
      </w:r>
      <w:r w:rsidR="00422FE1" w:rsidRPr="009341C2">
        <w:t xml:space="preserve"> w</w:t>
      </w:r>
      <w:r w:rsidR="00422FE1">
        <w:t> </w:t>
      </w:r>
      <w:r w:rsidR="009341C2" w:rsidRPr="009341C2">
        <w:t>sieci stacjonarnej</w:t>
      </w:r>
      <w:r w:rsidR="00540503">
        <w:t xml:space="preserve"> realizuje uprawnienie,</w:t>
      </w:r>
      <w:r w:rsidR="00422FE1">
        <w:t xml:space="preserve"> o </w:t>
      </w:r>
      <w:r w:rsidR="00540503">
        <w:t>którym mowa</w:t>
      </w:r>
      <w:r w:rsidR="001F2114">
        <w:t xml:space="preserve"> w art. </w:t>
      </w:r>
      <w:r w:rsidR="00540503">
        <w:t>32</w:t>
      </w:r>
      <w:r w:rsidR="001F2114">
        <w:t>8 ust. </w:t>
      </w:r>
      <w:r w:rsidR="00422FE1">
        <w:t>1 </w:t>
      </w:r>
      <w:r w:rsidR="00540503">
        <w:t>ustawy</w:t>
      </w:r>
      <w:r w:rsidR="009341C2">
        <w:t>,</w:t>
      </w:r>
      <w:r w:rsidR="00422FE1">
        <w:t xml:space="preserve"> w </w:t>
      </w:r>
      <w:r w:rsidR="009341C2">
        <w:t>zakresie</w:t>
      </w:r>
      <w:r w:rsidR="00540503">
        <w:t xml:space="preserve"> </w:t>
      </w:r>
      <w:r w:rsidRPr="00227B14">
        <w:t>następując</w:t>
      </w:r>
      <w:r w:rsidR="00540503">
        <w:t>ych</w:t>
      </w:r>
      <w:r w:rsidRPr="00227B14">
        <w:t xml:space="preserve"> rodzaj</w:t>
      </w:r>
      <w:r w:rsidR="00540503">
        <w:t>ów</w:t>
      </w:r>
      <w:r w:rsidRPr="00227B14">
        <w:t xml:space="preserve"> połączeń głosowych:</w:t>
      </w:r>
    </w:p>
    <w:p w14:paraId="4EABAB81" w14:textId="5050F3CA" w:rsidR="00227B14" w:rsidRPr="00227B14" w:rsidRDefault="00227B14" w:rsidP="007E2B95">
      <w:pPr>
        <w:pStyle w:val="PKTpunkt"/>
      </w:pPr>
      <w:r w:rsidRPr="00227B14">
        <w:t>1)</w:t>
      </w:r>
      <w:r w:rsidRPr="00227B14">
        <w:tab/>
        <w:t>krajow</w:t>
      </w:r>
      <w:r w:rsidR="009341C2">
        <w:t>ych, które</w:t>
      </w:r>
      <w:r w:rsidRPr="00227B14">
        <w:t xml:space="preserve"> obejmują:</w:t>
      </w:r>
    </w:p>
    <w:p w14:paraId="2ADF4473" w14:textId="0FEAC936" w:rsidR="00227B14" w:rsidRPr="00227B14" w:rsidRDefault="00227B14" w:rsidP="007E2B95">
      <w:pPr>
        <w:pStyle w:val="LITlitera"/>
      </w:pPr>
      <w:r w:rsidRPr="00227B14">
        <w:t>a)</w:t>
      </w:r>
      <w:r w:rsidRPr="00227B14">
        <w:tab/>
        <w:t>połączenia miejscowe</w:t>
      </w:r>
      <w:r w:rsidR="00422FE1" w:rsidRPr="00227B14">
        <w:t xml:space="preserve"> i</w:t>
      </w:r>
      <w:r w:rsidR="00422FE1">
        <w:t> </w:t>
      </w:r>
      <w:r w:rsidRPr="00227B14">
        <w:t>strefowe,</w:t>
      </w:r>
    </w:p>
    <w:p w14:paraId="5251C3FF" w14:textId="3D35E00E" w:rsidR="00227B14" w:rsidRPr="00227B14" w:rsidRDefault="00227B14" w:rsidP="007E2B95">
      <w:pPr>
        <w:pStyle w:val="LITlitera"/>
      </w:pPr>
      <w:r w:rsidRPr="00227B14">
        <w:t>b)</w:t>
      </w:r>
      <w:r w:rsidRPr="00227B14">
        <w:tab/>
        <w:t>połączenia międzystrefowe,</w:t>
      </w:r>
    </w:p>
    <w:p w14:paraId="25D8EDC6" w14:textId="56E13ED8" w:rsidR="00227B14" w:rsidRPr="00227B14" w:rsidRDefault="00227B14" w:rsidP="007E2B95">
      <w:pPr>
        <w:pStyle w:val="LITlitera"/>
      </w:pPr>
      <w:r w:rsidRPr="00227B14">
        <w:lastRenderedPageBreak/>
        <w:t>c)</w:t>
      </w:r>
      <w:r w:rsidRPr="00227B14">
        <w:tab/>
        <w:t>połączenia</w:t>
      </w:r>
      <w:r w:rsidR="00422FE1" w:rsidRPr="00227B14">
        <w:t xml:space="preserve"> z</w:t>
      </w:r>
      <w:r w:rsidR="00422FE1">
        <w:t> </w:t>
      </w:r>
      <w:r w:rsidRPr="00227B14">
        <w:t>sieci stacjonarnej do sieci ruchomej,</w:t>
      </w:r>
    </w:p>
    <w:p w14:paraId="0E267A22" w14:textId="1A34C26E" w:rsidR="00227B14" w:rsidRPr="00227B14" w:rsidRDefault="00227B14" w:rsidP="007E2B95">
      <w:pPr>
        <w:pStyle w:val="LITlitera"/>
      </w:pPr>
      <w:r w:rsidRPr="00227B14">
        <w:t>d)</w:t>
      </w:r>
      <w:r w:rsidRPr="00227B14">
        <w:tab/>
        <w:t>inne połączenia lub usługi wykorzystujące techniki komutacji,</w:t>
      </w:r>
      <w:r w:rsidR="00422FE1" w:rsidRPr="00227B14">
        <w:t xml:space="preserve"> z</w:t>
      </w:r>
      <w:r w:rsidR="00422FE1">
        <w:t> </w:t>
      </w:r>
      <w:r w:rsidRPr="00227B14">
        <w:t>wyjątkiem połączeń do numerów alarmowych</w:t>
      </w:r>
      <w:r w:rsidR="005D63D9">
        <w:t>;</w:t>
      </w:r>
    </w:p>
    <w:p w14:paraId="75281C7A" w14:textId="0188BC49" w:rsidR="00227B14" w:rsidRPr="00227B14" w:rsidRDefault="00227B14" w:rsidP="007E2B95">
      <w:pPr>
        <w:pStyle w:val="PKTpunkt"/>
      </w:pPr>
      <w:r w:rsidRPr="00227B14">
        <w:t>2)</w:t>
      </w:r>
      <w:r w:rsidRPr="00227B14">
        <w:tab/>
        <w:t>międzynarodow</w:t>
      </w:r>
      <w:r w:rsidR="009341C2">
        <w:t>ych</w:t>
      </w:r>
      <w:r w:rsidRPr="00227B14">
        <w:t>.</w:t>
      </w:r>
    </w:p>
    <w:p w14:paraId="41A1CD17" w14:textId="0C0F531C" w:rsidR="00227B14" w:rsidRPr="00227B14" w:rsidRDefault="00227B14" w:rsidP="007E2B95">
      <w:pPr>
        <w:pStyle w:val="ARTartustawynprozporzdzenia"/>
      </w:pPr>
      <w:r w:rsidRPr="003A7391">
        <w:rPr>
          <w:rStyle w:val="Ppogrubienie"/>
        </w:rPr>
        <w:t xml:space="preserve">§ </w:t>
      </w:r>
      <w:r w:rsidR="007B1FC0">
        <w:rPr>
          <w:rStyle w:val="Ppogrubienie"/>
        </w:rPr>
        <w:t>2</w:t>
      </w:r>
      <w:r w:rsidR="00FE1294">
        <w:rPr>
          <w:rStyle w:val="Ppogrubienie"/>
        </w:rPr>
        <w:t>3</w:t>
      </w:r>
      <w:r w:rsidR="009341C2" w:rsidRPr="003A7391">
        <w:rPr>
          <w:rStyle w:val="Ppogrubienie"/>
        </w:rPr>
        <w:t>.</w:t>
      </w:r>
      <w:r w:rsidR="00422FE1" w:rsidRPr="00227B14">
        <w:t xml:space="preserve"> W</w:t>
      </w:r>
      <w:r w:rsidR="00422FE1">
        <w:t> </w:t>
      </w:r>
      <w:r w:rsidRPr="00227B14">
        <w:t>przypadku</w:t>
      </w:r>
      <w:r w:rsidR="00240186">
        <w:t xml:space="preserve"> </w:t>
      </w:r>
      <w:r w:rsidRPr="00227B14">
        <w:t>gdy abonent</w:t>
      </w:r>
      <w:r w:rsidR="007D6620">
        <w:t>,</w:t>
      </w:r>
      <w:r w:rsidR="003A7391">
        <w:t xml:space="preserve"> o </w:t>
      </w:r>
      <w:r w:rsidR="007D6620">
        <w:t>którym mowa</w:t>
      </w:r>
      <w:r w:rsidR="001F2114">
        <w:t xml:space="preserve"> w art. </w:t>
      </w:r>
      <w:r w:rsidR="007D6620">
        <w:t>32</w:t>
      </w:r>
      <w:r w:rsidR="001F2114">
        <w:t>8 ust. </w:t>
      </w:r>
      <w:r w:rsidR="003A7391">
        <w:t>1 </w:t>
      </w:r>
      <w:r w:rsidR="007D6620">
        <w:t>ustawy,</w:t>
      </w:r>
      <w:r w:rsidR="002637DD">
        <w:t xml:space="preserve"> </w:t>
      </w:r>
      <w:r w:rsidRPr="00227B14">
        <w:t xml:space="preserve">dla realizacji danego połączenia wybierze numer dostępu </w:t>
      </w:r>
      <w:r w:rsidR="009341C2" w:rsidRPr="00227B14">
        <w:t>dostawc</w:t>
      </w:r>
      <w:r w:rsidR="009341C2">
        <w:t>y</w:t>
      </w:r>
      <w:r w:rsidR="009341C2" w:rsidRPr="00227B14">
        <w:t xml:space="preserve"> </w:t>
      </w:r>
      <w:r w:rsidRPr="00227B14">
        <w:t xml:space="preserve">publicznie dostępnej usługi komunikacji głosowej, </w:t>
      </w:r>
      <w:r w:rsidR="00BC4517" w:rsidRPr="00227B14">
        <w:t>któr</w:t>
      </w:r>
      <w:r w:rsidR="00BC4517">
        <w:t>y</w:t>
      </w:r>
      <w:r w:rsidRPr="00227B14">
        <w:t>:</w:t>
      </w:r>
    </w:p>
    <w:p w14:paraId="7745D022" w14:textId="0CDB0747" w:rsidR="00227B14" w:rsidRPr="00227B14" w:rsidRDefault="00227B14" w:rsidP="007E2B95">
      <w:pPr>
        <w:pStyle w:val="PKTpunkt"/>
      </w:pPr>
      <w:r w:rsidRPr="00227B14">
        <w:t>1)</w:t>
      </w:r>
      <w:r w:rsidRPr="00227B14">
        <w:tab/>
        <w:t>nie jest jeszcze uruchomiony przez operatora</w:t>
      </w:r>
      <w:r w:rsidR="00422FE1" w:rsidRPr="00227B14">
        <w:t xml:space="preserve"> o</w:t>
      </w:r>
      <w:r w:rsidR="00422FE1">
        <w:t> </w:t>
      </w:r>
      <w:r w:rsidRPr="00227B14">
        <w:t>znaczącej pozycji rynkowej na rynku rozpoczynania połączeń</w:t>
      </w:r>
      <w:r w:rsidR="00422FE1" w:rsidRPr="00227B14">
        <w:t xml:space="preserve"> w</w:t>
      </w:r>
      <w:r w:rsidR="00422FE1">
        <w:t> </w:t>
      </w:r>
      <w:r w:rsidRPr="00227B14">
        <w:t>sieci stacjonarnej –</w:t>
      </w:r>
      <w:r w:rsidR="001F2114">
        <w:t xml:space="preserve"> </w:t>
      </w:r>
      <w:r w:rsidRPr="00227B14">
        <w:t>operator ten przekazuje informację słowną</w:t>
      </w:r>
      <w:r w:rsidR="00422FE1" w:rsidRPr="00227B14">
        <w:t xml:space="preserve"> o</w:t>
      </w:r>
      <w:r w:rsidR="00422FE1">
        <w:t> </w:t>
      </w:r>
      <w:r w:rsidRPr="00227B14">
        <w:t>braku możliwości realizacji danego rodzaju połączenia głosowego;</w:t>
      </w:r>
    </w:p>
    <w:p w14:paraId="4C4E8DF4" w14:textId="5264E64B" w:rsidR="00227B14" w:rsidRPr="00227B14" w:rsidRDefault="00227B14" w:rsidP="007E2B95">
      <w:pPr>
        <w:pStyle w:val="PKTpunkt"/>
      </w:pPr>
      <w:r w:rsidRPr="00227B14">
        <w:t>2)</w:t>
      </w:r>
      <w:r w:rsidRPr="00227B14">
        <w:tab/>
        <w:t>jest uruchomiony przez operatora</w:t>
      </w:r>
      <w:r w:rsidR="00422FE1" w:rsidRPr="00227B14">
        <w:t xml:space="preserve"> o</w:t>
      </w:r>
      <w:r w:rsidR="00422FE1">
        <w:t> </w:t>
      </w:r>
      <w:r w:rsidRPr="00227B14">
        <w:t>znaczącej pozycji rynkowej na rynku rozpoczynania połączeń</w:t>
      </w:r>
      <w:r w:rsidR="00422FE1" w:rsidRPr="00227B14">
        <w:t xml:space="preserve"> w</w:t>
      </w:r>
      <w:r w:rsidR="00422FE1">
        <w:t> </w:t>
      </w:r>
      <w:r w:rsidRPr="00227B14">
        <w:t>sieci stacjonarnej, ale wybrany dostawca nie realizuje połączeń na danym obszarze geograficznym –</w:t>
      </w:r>
      <w:r w:rsidR="00422FE1">
        <w:t xml:space="preserve"> </w:t>
      </w:r>
      <w:r w:rsidRPr="00227B14">
        <w:t>operator przekazuje automatyczną informację słowną</w:t>
      </w:r>
      <w:r w:rsidR="00422FE1" w:rsidRPr="00227B14">
        <w:t xml:space="preserve"> o</w:t>
      </w:r>
      <w:r w:rsidR="00422FE1">
        <w:t> </w:t>
      </w:r>
      <w:r w:rsidRPr="00227B14">
        <w:t>braku możliwości realizacji danego rodzaju połączenia głosowego.</w:t>
      </w:r>
    </w:p>
    <w:p w14:paraId="6E54E32E" w14:textId="2DD0A206" w:rsidR="00227B14" w:rsidRPr="00227B14" w:rsidRDefault="00227B14" w:rsidP="007E2B95">
      <w:pPr>
        <w:pStyle w:val="ARTartustawynprozporzdzenia"/>
      </w:pPr>
      <w:r w:rsidRPr="003A7391">
        <w:rPr>
          <w:rStyle w:val="Ppogrubienie"/>
        </w:rPr>
        <w:t xml:space="preserve">§ </w:t>
      </w:r>
      <w:r w:rsidR="007B1FC0">
        <w:rPr>
          <w:rStyle w:val="Ppogrubienie"/>
        </w:rPr>
        <w:t>2</w:t>
      </w:r>
      <w:r w:rsidR="00FE1294">
        <w:rPr>
          <w:rStyle w:val="Ppogrubienie"/>
        </w:rPr>
        <w:t>4</w:t>
      </w:r>
      <w:r w:rsidRPr="003A7391">
        <w:rPr>
          <w:rStyle w:val="Ppogrubienie"/>
        </w:rPr>
        <w:t>.</w:t>
      </w:r>
      <w:r w:rsidRPr="00227B14">
        <w:t xml:space="preserve"> </w:t>
      </w:r>
      <w:r w:rsidR="00FF6BC9">
        <w:t>1</w:t>
      </w:r>
      <w:r w:rsidRPr="00227B14">
        <w:t>. Zlecenie preselekcji dotyczące krajowych połączeń głosowych obejmuje wszystkie połączenia głosowe oferowane przez wybranego dostawcę publicznie dostępnej usługi komunikacji głosowej na danym obszarze geograficznym.</w:t>
      </w:r>
    </w:p>
    <w:p w14:paraId="0A182474" w14:textId="74CF4EFB" w:rsidR="00227B14" w:rsidRPr="00227B14" w:rsidRDefault="00FF6BC9" w:rsidP="001F2114">
      <w:pPr>
        <w:pStyle w:val="USTustnpkodeksu"/>
      </w:pPr>
      <w:r>
        <w:t>2</w:t>
      </w:r>
      <w:r w:rsidR="00227B14" w:rsidRPr="00227B14">
        <w:t xml:space="preserve">. </w:t>
      </w:r>
      <w:r w:rsidR="00DE6EA1">
        <w:t>Wybra</w:t>
      </w:r>
      <w:r w:rsidR="003C7AED">
        <w:t>ny d</w:t>
      </w:r>
      <w:r w:rsidR="00227B14" w:rsidRPr="00227B14">
        <w:t>ostawca</w:t>
      </w:r>
      <w:r w:rsidR="002A09D2">
        <w:t xml:space="preserve"> publicznie</w:t>
      </w:r>
      <w:r w:rsidR="00227B14" w:rsidRPr="00227B14">
        <w:t xml:space="preserve"> </w:t>
      </w:r>
      <w:r w:rsidR="002A09D2">
        <w:t xml:space="preserve">dostępnej </w:t>
      </w:r>
      <w:r w:rsidR="00227B14" w:rsidRPr="00227B14">
        <w:t xml:space="preserve">usługi komunikacji głosowej niezwłocznie potwierdza </w:t>
      </w:r>
      <w:r w:rsidR="00AC163D">
        <w:t>abonentowi wybierającemu dostawcę</w:t>
      </w:r>
      <w:r w:rsidR="00AC163D" w:rsidRPr="00AC163D">
        <w:t xml:space="preserve"> </w:t>
      </w:r>
      <w:r w:rsidR="00227B14" w:rsidRPr="00227B14">
        <w:t>przyjęcie zlecenia preselekcji.</w:t>
      </w:r>
    </w:p>
    <w:p w14:paraId="0CEBFD52" w14:textId="5015EBBE" w:rsidR="00227B14" w:rsidRPr="00227B14" w:rsidRDefault="00227B14" w:rsidP="00422FE1">
      <w:pPr>
        <w:pStyle w:val="ARTartustawynprozporzdzenia"/>
      </w:pPr>
      <w:r w:rsidRPr="003A7391">
        <w:rPr>
          <w:rStyle w:val="Ppogrubienie"/>
        </w:rPr>
        <w:t xml:space="preserve">§ </w:t>
      </w:r>
      <w:r w:rsidR="002004D4">
        <w:rPr>
          <w:rStyle w:val="Ppogrubienie"/>
        </w:rPr>
        <w:t>2</w:t>
      </w:r>
      <w:r w:rsidR="00FE1294">
        <w:rPr>
          <w:rStyle w:val="Ppogrubienie"/>
        </w:rPr>
        <w:t>5</w:t>
      </w:r>
      <w:r w:rsidRPr="003A7391">
        <w:rPr>
          <w:rStyle w:val="Ppogrubienie"/>
        </w:rPr>
        <w:t>.</w:t>
      </w:r>
      <w:r w:rsidRPr="00227B14">
        <w:t xml:space="preserve"> </w:t>
      </w:r>
      <w:r w:rsidR="006236B4" w:rsidRPr="00422FE1">
        <w:t>Rozporządzenie</w:t>
      </w:r>
      <w:r w:rsidR="006236B4" w:rsidRPr="00227B14">
        <w:t xml:space="preserve"> wchodzi</w:t>
      </w:r>
      <w:r w:rsidR="00422FE1" w:rsidRPr="00227B14">
        <w:t xml:space="preserve"> </w:t>
      </w:r>
      <w:r w:rsidR="00422FE1" w:rsidRPr="006236B4">
        <w:t>w</w:t>
      </w:r>
      <w:r w:rsidR="00422FE1">
        <w:t> </w:t>
      </w:r>
      <w:r w:rsidR="006236B4" w:rsidRPr="006236B4">
        <w:t>życie</w:t>
      </w:r>
      <w:r w:rsidR="003A7391" w:rsidRPr="006236B4">
        <w:t xml:space="preserve"> </w:t>
      </w:r>
      <w:r w:rsidR="003A7391">
        <w:t>z </w:t>
      </w:r>
      <w:r w:rsidR="008714DF">
        <w:t xml:space="preserve">dniem </w:t>
      </w:r>
      <w:r w:rsidR="0081068E">
        <w:t>1</w:t>
      </w:r>
      <w:r w:rsidR="003A7391">
        <w:t>0 </w:t>
      </w:r>
      <w:r w:rsidR="0081068E">
        <w:t>listopada 202</w:t>
      </w:r>
      <w:r w:rsidR="003A7391">
        <w:t>6 </w:t>
      </w:r>
      <w:r w:rsidR="0081068E">
        <w:t>r.</w:t>
      </w:r>
      <w:r w:rsidR="00CE392C" w:rsidRPr="00B745E6">
        <w:rPr>
          <w:rStyle w:val="IGindeksgrny"/>
        </w:rPr>
        <w:footnoteReference w:id="3"/>
      </w:r>
      <w:r w:rsidR="00CE392C" w:rsidRPr="00CE392C">
        <w:rPr>
          <w:rStyle w:val="IGindeksgrny"/>
        </w:rPr>
        <w:t>)</w:t>
      </w:r>
    </w:p>
    <w:p w14:paraId="1528F176" w14:textId="77777777" w:rsidR="00307220" w:rsidRDefault="00307220" w:rsidP="00307220">
      <w:pPr>
        <w:pStyle w:val="NAZORGWYDnazwaorganuwydajcegoprojektowanyakt"/>
      </w:pPr>
    </w:p>
    <w:p w14:paraId="1493431F" w14:textId="28530D10" w:rsidR="00307220" w:rsidRPr="00332D07" w:rsidRDefault="00307220" w:rsidP="00307220">
      <w:pPr>
        <w:pStyle w:val="NAZORGWYDnazwaorganuwydajcegoprojektowanyakt"/>
      </w:pPr>
      <w:r w:rsidRPr="00332D07">
        <w:t>MINISTER CYFRYZACJI</w:t>
      </w:r>
    </w:p>
    <w:p w14:paraId="7082C0E5" w14:textId="0D5059D4" w:rsidR="00307220" w:rsidRDefault="00E847FC" w:rsidP="00307220">
      <w:r>
        <w:t xml:space="preserve"> </w:t>
      </w:r>
    </w:p>
    <w:p w14:paraId="632EF9B7" w14:textId="77777777" w:rsidR="00307220" w:rsidRPr="00870B3D" w:rsidRDefault="00307220" w:rsidP="00307220">
      <w:pPr>
        <w:pStyle w:val="OZNPARAFYADNOTACJE"/>
      </w:pPr>
      <w:r w:rsidRPr="00870B3D">
        <w:t>ZA ZGODNOŚĆ POD WZGLĘDEM PRAWNYM,</w:t>
      </w:r>
    </w:p>
    <w:p w14:paraId="1C2ECA4F" w14:textId="77777777" w:rsidR="00307220" w:rsidRPr="00870B3D" w:rsidRDefault="00307220" w:rsidP="00307220">
      <w:pPr>
        <w:pStyle w:val="OZNPARAFYADNOTACJE"/>
      </w:pPr>
      <w:r w:rsidRPr="00870B3D">
        <w:t>LEGISLACYJNYM I</w:t>
      </w:r>
      <w:r>
        <w:t> </w:t>
      </w:r>
      <w:r w:rsidRPr="00870B3D">
        <w:t>REDAKCYJNYM</w:t>
      </w:r>
    </w:p>
    <w:p w14:paraId="4A13F098" w14:textId="77777777" w:rsidR="00307220" w:rsidRPr="00870B3D" w:rsidRDefault="00307220" w:rsidP="00307220">
      <w:pPr>
        <w:pStyle w:val="OZNPARAFYADNOTACJE"/>
      </w:pPr>
      <w:r w:rsidRPr="00870B3D">
        <w:t>Anna Markowska</w:t>
      </w:r>
    </w:p>
    <w:p w14:paraId="7A01E463" w14:textId="77777777" w:rsidR="00307220" w:rsidRPr="00870B3D" w:rsidRDefault="00307220" w:rsidP="00307220">
      <w:pPr>
        <w:pStyle w:val="OZNPARAFYADNOTACJE"/>
      </w:pPr>
      <w:r w:rsidRPr="00870B3D">
        <w:t>Zastępca Dyrektora Departamentu Prawnego</w:t>
      </w:r>
    </w:p>
    <w:p w14:paraId="35A39CC2" w14:textId="77777777" w:rsidR="00307220" w:rsidRPr="00870B3D" w:rsidRDefault="00307220" w:rsidP="00307220">
      <w:pPr>
        <w:pStyle w:val="OZNPARAFYADNOTACJE"/>
      </w:pPr>
      <w:r w:rsidRPr="00870B3D">
        <w:t>w Ministerstwie Cyfryzacji</w:t>
      </w:r>
    </w:p>
    <w:p w14:paraId="40DCE05B" w14:textId="1E4D128E" w:rsidR="00261A16" w:rsidRPr="00227B14" w:rsidRDefault="00307220" w:rsidP="003A7391">
      <w:pPr>
        <w:pStyle w:val="OZNPARAFYADNOTACJE"/>
      </w:pPr>
      <w:r w:rsidRPr="00870B3D">
        <w:t>/podpisano elektronicznie/</w:t>
      </w:r>
    </w:p>
    <w:sectPr w:rsidR="00261A16" w:rsidRPr="00227B14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CD17A" w14:textId="77777777" w:rsidR="004E1FEF" w:rsidRDefault="004E1FEF">
      <w:r>
        <w:separator/>
      </w:r>
    </w:p>
  </w:endnote>
  <w:endnote w:type="continuationSeparator" w:id="0">
    <w:p w14:paraId="1125FAD9" w14:textId="77777777" w:rsidR="004E1FEF" w:rsidRDefault="004E1FEF">
      <w:r>
        <w:continuationSeparator/>
      </w:r>
    </w:p>
  </w:endnote>
  <w:endnote w:type="continuationNotice" w:id="1">
    <w:p w14:paraId="37366A80" w14:textId="77777777" w:rsidR="004E1FEF" w:rsidRDefault="004E1F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DADD" w14:textId="77777777" w:rsidR="004E1FEF" w:rsidRDefault="004E1FEF">
      <w:r>
        <w:separator/>
      </w:r>
    </w:p>
  </w:footnote>
  <w:footnote w:type="continuationSeparator" w:id="0">
    <w:p w14:paraId="5A40CFC7" w14:textId="77777777" w:rsidR="004E1FEF" w:rsidRDefault="004E1FEF">
      <w:r>
        <w:continuationSeparator/>
      </w:r>
    </w:p>
  </w:footnote>
  <w:footnote w:type="continuationNotice" w:id="1">
    <w:p w14:paraId="765FA68E" w14:textId="77777777" w:rsidR="004E1FEF" w:rsidRDefault="004E1FEF">
      <w:pPr>
        <w:spacing w:line="240" w:lineRule="auto"/>
      </w:pPr>
    </w:p>
  </w:footnote>
  <w:footnote w:id="2">
    <w:p w14:paraId="6AA5AF22" w14:textId="3E840B53" w:rsidR="00227B14" w:rsidRPr="00EA531E" w:rsidRDefault="00227B14" w:rsidP="00227B14">
      <w:pPr>
        <w:pStyle w:val="ODNONIKtreodnonika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E01BDC">
        <w:tab/>
      </w:r>
      <w:r w:rsidRPr="00EA531E">
        <w:t>Minister Cyfryzacji kieruje działem administracji rządowej – informatyzacja, na podstawie</w:t>
      </w:r>
      <w:r w:rsidR="00422FE1">
        <w:t xml:space="preserve"> § </w:t>
      </w:r>
      <w:r w:rsidR="00422FE1" w:rsidRPr="00EA531E">
        <w:t>1</w:t>
      </w:r>
      <w:r w:rsidR="00422FE1">
        <w:t xml:space="preserve"> ust. </w:t>
      </w:r>
      <w:r w:rsidRPr="00EA531E">
        <w:t xml:space="preserve">2 rozporządzenia Prezesa Rady Ministrów z dnia </w:t>
      </w:r>
      <w:r>
        <w:t>1</w:t>
      </w:r>
      <w:r w:rsidR="00422FE1">
        <w:t>8 </w:t>
      </w:r>
      <w:r>
        <w:t>grudnia</w:t>
      </w:r>
      <w:r w:rsidRPr="001733EB">
        <w:t xml:space="preserve"> 202</w:t>
      </w:r>
      <w:r w:rsidR="00422FE1" w:rsidRPr="001733EB">
        <w:t>3</w:t>
      </w:r>
      <w:r w:rsidR="00422FE1">
        <w:t> </w:t>
      </w:r>
      <w:r w:rsidRPr="001733EB">
        <w:t>r.</w:t>
      </w:r>
      <w:r w:rsidR="00422FE1" w:rsidRPr="001733EB">
        <w:t xml:space="preserve"> w</w:t>
      </w:r>
      <w:r w:rsidR="00422FE1">
        <w:t> </w:t>
      </w:r>
      <w:r w:rsidRPr="001733EB">
        <w:t>sprawie szczegółowego zakresu działania Ministra Cyfryzacji (</w:t>
      </w:r>
      <w:r w:rsidR="00422FE1">
        <w:t>Dz. U. poz. </w:t>
      </w:r>
      <w:r>
        <w:t>2</w:t>
      </w:r>
      <w:r w:rsidRPr="001733EB">
        <w:t>72</w:t>
      </w:r>
      <w:r>
        <w:t>0</w:t>
      </w:r>
      <w:r w:rsidRPr="00EA531E">
        <w:t>).</w:t>
      </w:r>
    </w:p>
    <w:p w14:paraId="713C9047" w14:textId="77777777" w:rsidR="00227B14" w:rsidRPr="007D1D60" w:rsidRDefault="00227B14" w:rsidP="00227B14">
      <w:pPr>
        <w:rPr>
          <w:vertAlign w:val="superscript"/>
        </w:rPr>
      </w:pPr>
    </w:p>
  </w:footnote>
  <w:footnote w:id="3">
    <w:p w14:paraId="711096A0" w14:textId="6AB34817" w:rsidR="00CE392C" w:rsidRPr="007D1D60" w:rsidRDefault="00CE392C" w:rsidP="003A7391">
      <w:pPr>
        <w:pStyle w:val="ODNONIKtreodnonika"/>
        <w:rPr>
          <w:vertAlign w:val="superscript"/>
        </w:rPr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7D1D60">
        <w:t xml:space="preserve"> </w:t>
      </w:r>
      <w:r w:rsidR="000A40E1">
        <w:tab/>
      </w:r>
      <w:r w:rsidRPr="008E5562">
        <w:t>Niniejsze rozporządzenie było poprzedzone rozporządzeniem Ministra</w:t>
      </w:r>
      <w:r>
        <w:t xml:space="preserve"> </w:t>
      </w:r>
      <w:r w:rsidRPr="008E5562">
        <w:t>Cyfryzacji</w:t>
      </w:r>
      <w:r w:rsidR="00422FE1" w:rsidRPr="008E5562">
        <w:t xml:space="preserve"> z</w:t>
      </w:r>
      <w:r w:rsidR="00422FE1">
        <w:t> </w:t>
      </w:r>
      <w:r w:rsidRPr="008E5562">
        <w:t xml:space="preserve">dnia </w:t>
      </w:r>
      <w:r>
        <w:t>1</w:t>
      </w:r>
      <w:r w:rsidR="00422FE1">
        <w:t>1 </w:t>
      </w:r>
      <w:r>
        <w:t>grudnia</w:t>
      </w:r>
      <w:r w:rsidRPr="008E5562">
        <w:t xml:space="preserve"> 201</w:t>
      </w:r>
      <w:r w:rsidR="00422FE1">
        <w:t>8 </w:t>
      </w:r>
      <w:r w:rsidRPr="008E5562">
        <w:t>r.</w:t>
      </w:r>
      <w:r w:rsidR="00422FE1" w:rsidRPr="008E5562">
        <w:t xml:space="preserve"> w</w:t>
      </w:r>
      <w:r w:rsidR="00422FE1">
        <w:t> </w:t>
      </w:r>
      <w:r w:rsidRPr="008E5562">
        <w:t xml:space="preserve">sprawie </w:t>
      </w:r>
      <w:r>
        <w:t>warunków korzystania</w:t>
      </w:r>
      <w:r w:rsidR="00422FE1">
        <w:t xml:space="preserve"> z </w:t>
      </w:r>
      <w:r>
        <w:t>uprawnień</w:t>
      </w:r>
      <w:r w:rsidR="00422FE1">
        <w:t xml:space="preserve"> w </w:t>
      </w:r>
      <w:r>
        <w:t xml:space="preserve">publicznych sieciach telekomunikacyjnych </w:t>
      </w:r>
      <w:r w:rsidRPr="008E5562">
        <w:t>(</w:t>
      </w:r>
      <w:r w:rsidR="00422FE1">
        <w:t>Dz. U. poz. </w:t>
      </w:r>
      <w:r>
        <w:t>2324</w:t>
      </w:r>
      <w:r w:rsidRPr="008E5562">
        <w:t>), które traci moc</w:t>
      </w:r>
      <w:r w:rsidR="00422FE1" w:rsidRPr="008E5562">
        <w:t xml:space="preserve"> z</w:t>
      </w:r>
      <w:r w:rsidR="00422FE1">
        <w:t> </w:t>
      </w:r>
      <w:r w:rsidRPr="008E5562">
        <w:t>dniem wejścia</w:t>
      </w:r>
      <w:r w:rsidR="00422FE1" w:rsidRPr="008E5562">
        <w:t xml:space="preserve"> w</w:t>
      </w:r>
      <w:r w:rsidR="00422FE1">
        <w:t> </w:t>
      </w:r>
      <w:r w:rsidRPr="008E5562">
        <w:t>życie niniejszego rozporządzenia, zgodnie</w:t>
      </w:r>
      <w:r w:rsidR="00422FE1" w:rsidRPr="008E5562">
        <w:t xml:space="preserve"> z</w:t>
      </w:r>
      <w:r w:rsidR="00422FE1">
        <w:t> art. </w:t>
      </w:r>
      <w:r w:rsidRPr="008E5562">
        <w:t>10</w:t>
      </w:r>
      <w:r w:rsidR="00422FE1" w:rsidRPr="008E5562">
        <w:t>4</w:t>
      </w:r>
      <w:r w:rsidR="00422FE1">
        <w:t xml:space="preserve"> pkt 4 </w:t>
      </w:r>
      <w:r w:rsidRPr="008E5562">
        <w:t>ustawy</w:t>
      </w:r>
      <w:r w:rsidR="00422FE1" w:rsidRPr="008E5562">
        <w:t xml:space="preserve"> z</w:t>
      </w:r>
      <w:r w:rsidR="00422FE1">
        <w:t> </w:t>
      </w:r>
      <w:r w:rsidRPr="008E5562">
        <w:t>dnia 1</w:t>
      </w:r>
      <w:r w:rsidR="00422FE1" w:rsidRPr="008E5562">
        <w:t>2</w:t>
      </w:r>
      <w:r w:rsidR="00422FE1">
        <w:t> </w:t>
      </w:r>
      <w:r w:rsidRPr="008E5562">
        <w:t>lipca 202</w:t>
      </w:r>
      <w:r w:rsidR="00422FE1" w:rsidRPr="008E5562">
        <w:t>4</w:t>
      </w:r>
      <w:r w:rsidR="00422FE1">
        <w:t> </w:t>
      </w:r>
      <w:r w:rsidRPr="008E5562">
        <w:t>r. – Przepisy wprowadzające ustawę – Prawo komunikacji elektronicznej (</w:t>
      </w:r>
      <w:r w:rsidR="00422FE1">
        <w:t>Dz. U. poz. </w:t>
      </w:r>
      <w:r w:rsidRPr="008E5562">
        <w:t>1222</w:t>
      </w:r>
      <w:r w:rsidR="00257620">
        <w:t xml:space="preserve"> oraz z 2026 r. poz. 252</w:t>
      </w:r>
      <w:r w:rsidRPr="008E5562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DD5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CF81187"/>
    <w:multiLevelType w:val="hybridMultilevel"/>
    <w:tmpl w:val="150CB8BC"/>
    <w:lvl w:ilvl="0" w:tplc="A70889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4CA33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1DEBD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81608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E5419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4CC7D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EA18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FDE5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CF02D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0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3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5" w15:restartNumberingAfterBreak="0">
    <w:nsid w:val="364116A1"/>
    <w:multiLevelType w:val="hybridMultilevel"/>
    <w:tmpl w:val="954CF608"/>
    <w:lvl w:ilvl="0" w:tplc="50A0693C">
      <w:start w:val="1"/>
      <w:numFmt w:val="decimal"/>
      <w:lvlText w:val="%1."/>
      <w:lvlJc w:val="left"/>
      <w:pPr>
        <w:ind w:left="1020" w:hanging="360"/>
      </w:pPr>
    </w:lvl>
    <w:lvl w:ilvl="1" w:tplc="C4F0CF38">
      <w:start w:val="1"/>
      <w:numFmt w:val="decimal"/>
      <w:lvlText w:val="%2."/>
      <w:lvlJc w:val="left"/>
      <w:pPr>
        <w:ind w:left="1020" w:hanging="360"/>
      </w:pPr>
    </w:lvl>
    <w:lvl w:ilvl="2" w:tplc="184C60F8">
      <w:start w:val="1"/>
      <w:numFmt w:val="decimal"/>
      <w:lvlText w:val="%3."/>
      <w:lvlJc w:val="left"/>
      <w:pPr>
        <w:ind w:left="1020" w:hanging="360"/>
      </w:pPr>
    </w:lvl>
    <w:lvl w:ilvl="3" w:tplc="83F82E62">
      <w:start w:val="1"/>
      <w:numFmt w:val="decimal"/>
      <w:lvlText w:val="%4."/>
      <w:lvlJc w:val="left"/>
      <w:pPr>
        <w:ind w:left="1020" w:hanging="360"/>
      </w:pPr>
    </w:lvl>
    <w:lvl w:ilvl="4" w:tplc="C10EE648">
      <w:start w:val="1"/>
      <w:numFmt w:val="decimal"/>
      <w:lvlText w:val="%5."/>
      <w:lvlJc w:val="left"/>
      <w:pPr>
        <w:ind w:left="1020" w:hanging="360"/>
      </w:pPr>
    </w:lvl>
    <w:lvl w:ilvl="5" w:tplc="1518A76C">
      <w:start w:val="1"/>
      <w:numFmt w:val="decimal"/>
      <w:lvlText w:val="%6."/>
      <w:lvlJc w:val="left"/>
      <w:pPr>
        <w:ind w:left="1020" w:hanging="360"/>
      </w:pPr>
    </w:lvl>
    <w:lvl w:ilvl="6" w:tplc="5FB285E6">
      <w:start w:val="1"/>
      <w:numFmt w:val="decimal"/>
      <w:lvlText w:val="%7."/>
      <w:lvlJc w:val="left"/>
      <w:pPr>
        <w:ind w:left="1020" w:hanging="360"/>
      </w:pPr>
    </w:lvl>
    <w:lvl w:ilvl="7" w:tplc="66924BFE">
      <w:start w:val="1"/>
      <w:numFmt w:val="decimal"/>
      <w:lvlText w:val="%8."/>
      <w:lvlJc w:val="left"/>
      <w:pPr>
        <w:ind w:left="1020" w:hanging="360"/>
      </w:pPr>
    </w:lvl>
    <w:lvl w:ilvl="8" w:tplc="DD9AF332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2AC0B38"/>
    <w:multiLevelType w:val="hybridMultilevel"/>
    <w:tmpl w:val="3AFEA438"/>
    <w:lvl w:ilvl="0" w:tplc="87322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4AB1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3E07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03069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AFAEC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3EE9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14612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732CF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8D8EE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9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30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2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3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5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8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6955001">
    <w:abstractNumId w:val="24"/>
  </w:num>
  <w:num w:numId="2" w16cid:durableId="539974676">
    <w:abstractNumId w:val="24"/>
  </w:num>
  <w:num w:numId="3" w16cid:durableId="321007655">
    <w:abstractNumId w:val="19"/>
  </w:num>
  <w:num w:numId="4" w16cid:durableId="817306340">
    <w:abstractNumId w:val="19"/>
  </w:num>
  <w:num w:numId="5" w16cid:durableId="1709404686">
    <w:abstractNumId w:val="38"/>
  </w:num>
  <w:num w:numId="6" w16cid:durableId="1825583059">
    <w:abstractNumId w:val="34"/>
  </w:num>
  <w:num w:numId="7" w16cid:durableId="410855104">
    <w:abstractNumId w:val="38"/>
  </w:num>
  <w:num w:numId="8" w16cid:durableId="478964102">
    <w:abstractNumId w:val="34"/>
  </w:num>
  <w:num w:numId="9" w16cid:durableId="161700561">
    <w:abstractNumId w:val="38"/>
  </w:num>
  <w:num w:numId="10" w16cid:durableId="116527232">
    <w:abstractNumId w:val="34"/>
  </w:num>
  <w:num w:numId="11" w16cid:durableId="2141454796">
    <w:abstractNumId w:val="14"/>
  </w:num>
  <w:num w:numId="12" w16cid:durableId="1131358812">
    <w:abstractNumId w:val="10"/>
  </w:num>
  <w:num w:numId="13" w16cid:durableId="272716063">
    <w:abstractNumId w:val="16"/>
  </w:num>
  <w:num w:numId="14" w16cid:durableId="1219513550">
    <w:abstractNumId w:val="29"/>
  </w:num>
  <w:num w:numId="15" w16cid:durableId="192809597">
    <w:abstractNumId w:val="14"/>
  </w:num>
  <w:num w:numId="16" w16cid:durableId="192152610">
    <w:abstractNumId w:val="17"/>
  </w:num>
  <w:num w:numId="17" w16cid:durableId="1945771118">
    <w:abstractNumId w:val="8"/>
  </w:num>
  <w:num w:numId="18" w16cid:durableId="487750788">
    <w:abstractNumId w:val="3"/>
  </w:num>
  <w:num w:numId="19" w16cid:durableId="1659723485">
    <w:abstractNumId w:val="2"/>
  </w:num>
  <w:num w:numId="20" w16cid:durableId="309790098">
    <w:abstractNumId w:val="1"/>
  </w:num>
  <w:num w:numId="21" w16cid:durableId="919487718">
    <w:abstractNumId w:val="0"/>
  </w:num>
  <w:num w:numId="22" w16cid:durableId="866598483">
    <w:abstractNumId w:val="9"/>
  </w:num>
  <w:num w:numId="23" w16cid:durableId="1919897466">
    <w:abstractNumId w:val="7"/>
  </w:num>
  <w:num w:numId="24" w16cid:durableId="210652248">
    <w:abstractNumId w:val="6"/>
  </w:num>
  <w:num w:numId="25" w16cid:durableId="566258874">
    <w:abstractNumId w:val="5"/>
  </w:num>
  <w:num w:numId="26" w16cid:durableId="2024938731">
    <w:abstractNumId w:val="4"/>
  </w:num>
  <w:num w:numId="27" w16cid:durableId="908342112">
    <w:abstractNumId w:val="36"/>
  </w:num>
  <w:num w:numId="28" w16cid:durableId="964701727">
    <w:abstractNumId w:val="27"/>
  </w:num>
  <w:num w:numId="29" w16cid:durableId="1076977890">
    <w:abstractNumId w:val="39"/>
  </w:num>
  <w:num w:numId="30" w16cid:durableId="1568302805">
    <w:abstractNumId w:val="35"/>
  </w:num>
  <w:num w:numId="31" w16cid:durableId="2137672259">
    <w:abstractNumId w:val="20"/>
  </w:num>
  <w:num w:numId="32" w16cid:durableId="1040252956">
    <w:abstractNumId w:val="11"/>
  </w:num>
  <w:num w:numId="33" w16cid:durableId="1234007495">
    <w:abstractNumId w:val="33"/>
  </w:num>
  <w:num w:numId="34" w16cid:durableId="1607039856">
    <w:abstractNumId w:val="21"/>
  </w:num>
  <w:num w:numId="35" w16cid:durableId="779644209">
    <w:abstractNumId w:val="18"/>
  </w:num>
  <w:num w:numId="36" w16cid:durableId="742071623">
    <w:abstractNumId w:val="23"/>
  </w:num>
  <w:num w:numId="37" w16cid:durableId="1916082617">
    <w:abstractNumId w:val="30"/>
  </w:num>
  <w:num w:numId="38" w16cid:durableId="1575779694">
    <w:abstractNumId w:val="26"/>
  </w:num>
  <w:num w:numId="39" w16cid:durableId="48310667">
    <w:abstractNumId w:val="13"/>
  </w:num>
  <w:num w:numId="40" w16cid:durableId="2035492175">
    <w:abstractNumId w:val="32"/>
  </w:num>
  <w:num w:numId="41" w16cid:durableId="1588537064">
    <w:abstractNumId w:val="31"/>
  </w:num>
  <w:num w:numId="42" w16cid:durableId="242841507">
    <w:abstractNumId w:val="22"/>
  </w:num>
  <w:num w:numId="43" w16cid:durableId="1172261870">
    <w:abstractNumId w:val="37"/>
  </w:num>
  <w:num w:numId="44" w16cid:durableId="1909684146">
    <w:abstractNumId w:val="12"/>
  </w:num>
  <w:num w:numId="45" w16cid:durableId="867527737">
    <w:abstractNumId w:val="25"/>
  </w:num>
  <w:num w:numId="46" w16cid:durableId="608314580">
    <w:abstractNumId w:val="15"/>
  </w:num>
  <w:num w:numId="47" w16cid:durableId="1798259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4"/>
    <w:rsid w:val="000012DA"/>
    <w:rsid w:val="00001A8F"/>
    <w:rsid w:val="0000246E"/>
    <w:rsid w:val="00003862"/>
    <w:rsid w:val="00011D12"/>
    <w:rsid w:val="00012A35"/>
    <w:rsid w:val="0001532C"/>
    <w:rsid w:val="00015A03"/>
    <w:rsid w:val="00016099"/>
    <w:rsid w:val="000165AE"/>
    <w:rsid w:val="0001734B"/>
    <w:rsid w:val="00017DC2"/>
    <w:rsid w:val="00021522"/>
    <w:rsid w:val="000226C3"/>
    <w:rsid w:val="00023471"/>
    <w:rsid w:val="00023F13"/>
    <w:rsid w:val="000243E3"/>
    <w:rsid w:val="00024CFB"/>
    <w:rsid w:val="00024D2B"/>
    <w:rsid w:val="00026D9F"/>
    <w:rsid w:val="00030634"/>
    <w:rsid w:val="0003118F"/>
    <w:rsid w:val="000319C1"/>
    <w:rsid w:val="00031A86"/>
    <w:rsid w:val="00031A8B"/>
    <w:rsid w:val="00031BCA"/>
    <w:rsid w:val="000326BD"/>
    <w:rsid w:val="000330FA"/>
    <w:rsid w:val="0003362F"/>
    <w:rsid w:val="00034F72"/>
    <w:rsid w:val="00035046"/>
    <w:rsid w:val="00035FC9"/>
    <w:rsid w:val="000366DD"/>
    <w:rsid w:val="00036B63"/>
    <w:rsid w:val="00037E1A"/>
    <w:rsid w:val="00041C1E"/>
    <w:rsid w:val="00043374"/>
    <w:rsid w:val="00043495"/>
    <w:rsid w:val="00045AB7"/>
    <w:rsid w:val="000466D8"/>
    <w:rsid w:val="00046A75"/>
    <w:rsid w:val="00047312"/>
    <w:rsid w:val="00047655"/>
    <w:rsid w:val="00047D0B"/>
    <w:rsid w:val="000508BD"/>
    <w:rsid w:val="00051590"/>
    <w:rsid w:val="000517AB"/>
    <w:rsid w:val="00052138"/>
    <w:rsid w:val="00053211"/>
    <w:rsid w:val="0005339C"/>
    <w:rsid w:val="00053FF5"/>
    <w:rsid w:val="0005571B"/>
    <w:rsid w:val="000562DB"/>
    <w:rsid w:val="00057AB3"/>
    <w:rsid w:val="00060076"/>
    <w:rsid w:val="00060432"/>
    <w:rsid w:val="00060D87"/>
    <w:rsid w:val="000610BA"/>
    <w:rsid w:val="000615A5"/>
    <w:rsid w:val="0006384A"/>
    <w:rsid w:val="00064E4C"/>
    <w:rsid w:val="000650F2"/>
    <w:rsid w:val="00066901"/>
    <w:rsid w:val="00066993"/>
    <w:rsid w:val="0006746F"/>
    <w:rsid w:val="000703C6"/>
    <w:rsid w:val="00071BEE"/>
    <w:rsid w:val="000736CD"/>
    <w:rsid w:val="00073C9A"/>
    <w:rsid w:val="0007533B"/>
    <w:rsid w:val="0007545D"/>
    <w:rsid w:val="000760BF"/>
    <w:rsid w:val="0007613E"/>
    <w:rsid w:val="00076BFC"/>
    <w:rsid w:val="00080F6F"/>
    <w:rsid w:val="000814A7"/>
    <w:rsid w:val="00082A6C"/>
    <w:rsid w:val="00082DD9"/>
    <w:rsid w:val="0008557B"/>
    <w:rsid w:val="00085CE7"/>
    <w:rsid w:val="00087BCE"/>
    <w:rsid w:val="00087EAA"/>
    <w:rsid w:val="000906EE"/>
    <w:rsid w:val="00090B7B"/>
    <w:rsid w:val="000911B4"/>
    <w:rsid w:val="00091BA2"/>
    <w:rsid w:val="000944EF"/>
    <w:rsid w:val="00097038"/>
    <w:rsid w:val="0009732D"/>
    <w:rsid w:val="000973F0"/>
    <w:rsid w:val="000A1264"/>
    <w:rsid w:val="000A1296"/>
    <w:rsid w:val="000A1C27"/>
    <w:rsid w:val="000A1DAD"/>
    <w:rsid w:val="000A2649"/>
    <w:rsid w:val="000A323B"/>
    <w:rsid w:val="000A40E1"/>
    <w:rsid w:val="000A4BD6"/>
    <w:rsid w:val="000B1265"/>
    <w:rsid w:val="000B298D"/>
    <w:rsid w:val="000B5B2D"/>
    <w:rsid w:val="000B5DCE"/>
    <w:rsid w:val="000B650E"/>
    <w:rsid w:val="000B6B60"/>
    <w:rsid w:val="000C05BA"/>
    <w:rsid w:val="000C096E"/>
    <w:rsid w:val="000C0E8F"/>
    <w:rsid w:val="000C3705"/>
    <w:rsid w:val="000C394C"/>
    <w:rsid w:val="000C4BC4"/>
    <w:rsid w:val="000C76C0"/>
    <w:rsid w:val="000C7F9E"/>
    <w:rsid w:val="000D0110"/>
    <w:rsid w:val="000D2468"/>
    <w:rsid w:val="000D318A"/>
    <w:rsid w:val="000D46AF"/>
    <w:rsid w:val="000D4A29"/>
    <w:rsid w:val="000D5865"/>
    <w:rsid w:val="000D5D61"/>
    <w:rsid w:val="000D6173"/>
    <w:rsid w:val="000D6F83"/>
    <w:rsid w:val="000E019B"/>
    <w:rsid w:val="000E059A"/>
    <w:rsid w:val="000E25CC"/>
    <w:rsid w:val="000E289C"/>
    <w:rsid w:val="000E3694"/>
    <w:rsid w:val="000E490F"/>
    <w:rsid w:val="000E4FDB"/>
    <w:rsid w:val="000E5CA5"/>
    <w:rsid w:val="000E6241"/>
    <w:rsid w:val="000F1532"/>
    <w:rsid w:val="000F2BE3"/>
    <w:rsid w:val="000F3D0D"/>
    <w:rsid w:val="000F56F2"/>
    <w:rsid w:val="000F6C17"/>
    <w:rsid w:val="000F6CC1"/>
    <w:rsid w:val="000F6ED4"/>
    <w:rsid w:val="000F72FF"/>
    <w:rsid w:val="000F7A6E"/>
    <w:rsid w:val="00102361"/>
    <w:rsid w:val="001033DD"/>
    <w:rsid w:val="00103BF6"/>
    <w:rsid w:val="001042BA"/>
    <w:rsid w:val="0010688B"/>
    <w:rsid w:val="00106D03"/>
    <w:rsid w:val="001103E7"/>
    <w:rsid w:val="00110465"/>
    <w:rsid w:val="00110628"/>
    <w:rsid w:val="001108C2"/>
    <w:rsid w:val="0011245A"/>
    <w:rsid w:val="00113C2F"/>
    <w:rsid w:val="0011493E"/>
    <w:rsid w:val="00115AAF"/>
    <w:rsid w:val="00115B72"/>
    <w:rsid w:val="00115F85"/>
    <w:rsid w:val="001163C5"/>
    <w:rsid w:val="001209EC"/>
    <w:rsid w:val="00120A9E"/>
    <w:rsid w:val="00122A74"/>
    <w:rsid w:val="00125A9C"/>
    <w:rsid w:val="001270A2"/>
    <w:rsid w:val="00127299"/>
    <w:rsid w:val="00131237"/>
    <w:rsid w:val="0013169B"/>
    <w:rsid w:val="0013248E"/>
    <w:rsid w:val="001329AC"/>
    <w:rsid w:val="001347CD"/>
    <w:rsid w:val="00134CA0"/>
    <w:rsid w:val="0014026F"/>
    <w:rsid w:val="001412FC"/>
    <w:rsid w:val="001453C1"/>
    <w:rsid w:val="001455D9"/>
    <w:rsid w:val="00147A47"/>
    <w:rsid w:val="00147AA1"/>
    <w:rsid w:val="001503C6"/>
    <w:rsid w:val="00151E73"/>
    <w:rsid w:val="001520CF"/>
    <w:rsid w:val="0015384A"/>
    <w:rsid w:val="00153E56"/>
    <w:rsid w:val="00155307"/>
    <w:rsid w:val="00156268"/>
    <w:rsid w:val="0015667C"/>
    <w:rsid w:val="00157110"/>
    <w:rsid w:val="0015742A"/>
    <w:rsid w:val="00157DA1"/>
    <w:rsid w:val="00160EC2"/>
    <w:rsid w:val="00161D89"/>
    <w:rsid w:val="00162606"/>
    <w:rsid w:val="00163147"/>
    <w:rsid w:val="00164562"/>
    <w:rsid w:val="0016497B"/>
    <w:rsid w:val="00164C57"/>
    <w:rsid w:val="00164C9D"/>
    <w:rsid w:val="00164EA5"/>
    <w:rsid w:val="0016709A"/>
    <w:rsid w:val="0017019F"/>
    <w:rsid w:val="001701CF"/>
    <w:rsid w:val="001705FF"/>
    <w:rsid w:val="00172ED2"/>
    <w:rsid w:val="00172F7A"/>
    <w:rsid w:val="00172FF7"/>
    <w:rsid w:val="00173150"/>
    <w:rsid w:val="00173390"/>
    <w:rsid w:val="001736F0"/>
    <w:rsid w:val="00173BB3"/>
    <w:rsid w:val="001740C5"/>
    <w:rsid w:val="001740D0"/>
    <w:rsid w:val="001741AB"/>
    <w:rsid w:val="00174F2C"/>
    <w:rsid w:val="00176DFE"/>
    <w:rsid w:val="00177159"/>
    <w:rsid w:val="00180BBD"/>
    <w:rsid w:val="00180F2A"/>
    <w:rsid w:val="001823EB"/>
    <w:rsid w:val="00183AAB"/>
    <w:rsid w:val="001849E3"/>
    <w:rsid w:val="00184B91"/>
    <w:rsid w:val="00184D4A"/>
    <w:rsid w:val="00186EC1"/>
    <w:rsid w:val="00186F0B"/>
    <w:rsid w:val="001907A3"/>
    <w:rsid w:val="0019087C"/>
    <w:rsid w:val="00190C88"/>
    <w:rsid w:val="00191E1F"/>
    <w:rsid w:val="001944AF"/>
    <w:rsid w:val="0019473B"/>
    <w:rsid w:val="00194896"/>
    <w:rsid w:val="001952B1"/>
    <w:rsid w:val="00196371"/>
    <w:rsid w:val="00196C19"/>
    <w:rsid w:val="00196E39"/>
    <w:rsid w:val="00197649"/>
    <w:rsid w:val="001A01FB"/>
    <w:rsid w:val="001A0CC2"/>
    <w:rsid w:val="001A10E9"/>
    <w:rsid w:val="001A13D2"/>
    <w:rsid w:val="001A183D"/>
    <w:rsid w:val="001A2806"/>
    <w:rsid w:val="001A2B65"/>
    <w:rsid w:val="001A3CD3"/>
    <w:rsid w:val="001A49CA"/>
    <w:rsid w:val="001A582A"/>
    <w:rsid w:val="001A59FA"/>
    <w:rsid w:val="001A5BEF"/>
    <w:rsid w:val="001A7F15"/>
    <w:rsid w:val="001B028A"/>
    <w:rsid w:val="001B1B07"/>
    <w:rsid w:val="001B23D9"/>
    <w:rsid w:val="001B24A8"/>
    <w:rsid w:val="001B3075"/>
    <w:rsid w:val="001B342E"/>
    <w:rsid w:val="001B560F"/>
    <w:rsid w:val="001B78B9"/>
    <w:rsid w:val="001B7DC7"/>
    <w:rsid w:val="001C1832"/>
    <w:rsid w:val="001C188C"/>
    <w:rsid w:val="001C2888"/>
    <w:rsid w:val="001C5DDD"/>
    <w:rsid w:val="001C751E"/>
    <w:rsid w:val="001D0582"/>
    <w:rsid w:val="001D0834"/>
    <w:rsid w:val="001D1783"/>
    <w:rsid w:val="001D203B"/>
    <w:rsid w:val="001D25D6"/>
    <w:rsid w:val="001D53CD"/>
    <w:rsid w:val="001D55A3"/>
    <w:rsid w:val="001D5AF5"/>
    <w:rsid w:val="001D5E4F"/>
    <w:rsid w:val="001D71E7"/>
    <w:rsid w:val="001E1E73"/>
    <w:rsid w:val="001E455B"/>
    <w:rsid w:val="001E4E0C"/>
    <w:rsid w:val="001E4E16"/>
    <w:rsid w:val="001E5125"/>
    <w:rsid w:val="001E526D"/>
    <w:rsid w:val="001E5655"/>
    <w:rsid w:val="001F0AA1"/>
    <w:rsid w:val="001F1520"/>
    <w:rsid w:val="001F1832"/>
    <w:rsid w:val="001F2114"/>
    <w:rsid w:val="001F220F"/>
    <w:rsid w:val="001F25B3"/>
    <w:rsid w:val="001F3287"/>
    <w:rsid w:val="001F4FB9"/>
    <w:rsid w:val="001F6616"/>
    <w:rsid w:val="002004D4"/>
    <w:rsid w:val="00200B49"/>
    <w:rsid w:val="00201BEA"/>
    <w:rsid w:val="00202638"/>
    <w:rsid w:val="00202BD4"/>
    <w:rsid w:val="00203D59"/>
    <w:rsid w:val="00204A97"/>
    <w:rsid w:val="00204D7F"/>
    <w:rsid w:val="00204EEB"/>
    <w:rsid w:val="00206E19"/>
    <w:rsid w:val="00207FA2"/>
    <w:rsid w:val="002113AE"/>
    <w:rsid w:val="002114EF"/>
    <w:rsid w:val="00211EB8"/>
    <w:rsid w:val="002142D9"/>
    <w:rsid w:val="002157EB"/>
    <w:rsid w:val="002166AD"/>
    <w:rsid w:val="00216D0E"/>
    <w:rsid w:val="00217823"/>
    <w:rsid w:val="00217871"/>
    <w:rsid w:val="002206B7"/>
    <w:rsid w:val="00221ED8"/>
    <w:rsid w:val="00222AE5"/>
    <w:rsid w:val="00222B9D"/>
    <w:rsid w:val="002231EA"/>
    <w:rsid w:val="00223FDF"/>
    <w:rsid w:val="002279C0"/>
    <w:rsid w:val="00227B14"/>
    <w:rsid w:val="0023048A"/>
    <w:rsid w:val="00231BC3"/>
    <w:rsid w:val="00233423"/>
    <w:rsid w:val="00233B28"/>
    <w:rsid w:val="00233B94"/>
    <w:rsid w:val="00233F0B"/>
    <w:rsid w:val="002344D4"/>
    <w:rsid w:val="00234637"/>
    <w:rsid w:val="002349CF"/>
    <w:rsid w:val="00234C11"/>
    <w:rsid w:val="0023602C"/>
    <w:rsid w:val="00236639"/>
    <w:rsid w:val="0023727E"/>
    <w:rsid w:val="00237CBF"/>
    <w:rsid w:val="00240186"/>
    <w:rsid w:val="00242070"/>
    <w:rsid w:val="00242081"/>
    <w:rsid w:val="00243777"/>
    <w:rsid w:val="002441CD"/>
    <w:rsid w:val="00244323"/>
    <w:rsid w:val="00245B94"/>
    <w:rsid w:val="0024609E"/>
    <w:rsid w:val="00247831"/>
    <w:rsid w:val="002501A3"/>
    <w:rsid w:val="0025166C"/>
    <w:rsid w:val="00253AD9"/>
    <w:rsid w:val="00253CCA"/>
    <w:rsid w:val="002555D4"/>
    <w:rsid w:val="00257620"/>
    <w:rsid w:val="00261A16"/>
    <w:rsid w:val="00263522"/>
    <w:rsid w:val="002637DD"/>
    <w:rsid w:val="00264EC6"/>
    <w:rsid w:val="002652FF"/>
    <w:rsid w:val="0026646C"/>
    <w:rsid w:val="00271013"/>
    <w:rsid w:val="00272B65"/>
    <w:rsid w:val="002731E7"/>
    <w:rsid w:val="00273E87"/>
    <w:rsid w:val="00273FE4"/>
    <w:rsid w:val="002765B4"/>
    <w:rsid w:val="00276A94"/>
    <w:rsid w:val="0027775A"/>
    <w:rsid w:val="0028030C"/>
    <w:rsid w:val="00283896"/>
    <w:rsid w:val="00283FA1"/>
    <w:rsid w:val="00285BDF"/>
    <w:rsid w:val="002932CF"/>
    <w:rsid w:val="0029405D"/>
    <w:rsid w:val="00294FA6"/>
    <w:rsid w:val="00295A6F"/>
    <w:rsid w:val="002A09D2"/>
    <w:rsid w:val="002A1EC0"/>
    <w:rsid w:val="002A20C4"/>
    <w:rsid w:val="002A570F"/>
    <w:rsid w:val="002A6C56"/>
    <w:rsid w:val="002A7292"/>
    <w:rsid w:val="002A7358"/>
    <w:rsid w:val="002A7902"/>
    <w:rsid w:val="002A7E17"/>
    <w:rsid w:val="002B0F6B"/>
    <w:rsid w:val="002B1F43"/>
    <w:rsid w:val="002B23B8"/>
    <w:rsid w:val="002B2D5E"/>
    <w:rsid w:val="002B4429"/>
    <w:rsid w:val="002B4B25"/>
    <w:rsid w:val="002B628A"/>
    <w:rsid w:val="002B68A6"/>
    <w:rsid w:val="002B7FAF"/>
    <w:rsid w:val="002C0F39"/>
    <w:rsid w:val="002C492B"/>
    <w:rsid w:val="002C6928"/>
    <w:rsid w:val="002D0C4F"/>
    <w:rsid w:val="002D1323"/>
    <w:rsid w:val="002D1364"/>
    <w:rsid w:val="002D1FFE"/>
    <w:rsid w:val="002D2003"/>
    <w:rsid w:val="002D2045"/>
    <w:rsid w:val="002D20B4"/>
    <w:rsid w:val="002D2DBC"/>
    <w:rsid w:val="002D4D30"/>
    <w:rsid w:val="002D5000"/>
    <w:rsid w:val="002D555E"/>
    <w:rsid w:val="002D598D"/>
    <w:rsid w:val="002D7188"/>
    <w:rsid w:val="002E1DE3"/>
    <w:rsid w:val="002E20FF"/>
    <w:rsid w:val="002E21DC"/>
    <w:rsid w:val="002E2AB6"/>
    <w:rsid w:val="002E3A2A"/>
    <w:rsid w:val="002E3F11"/>
    <w:rsid w:val="002E3F34"/>
    <w:rsid w:val="002E43C4"/>
    <w:rsid w:val="002E5F79"/>
    <w:rsid w:val="002E5FE2"/>
    <w:rsid w:val="002E64FA"/>
    <w:rsid w:val="002F0A00"/>
    <w:rsid w:val="002F0CFA"/>
    <w:rsid w:val="002F10C0"/>
    <w:rsid w:val="002F13FE"/>
    <w:rsid w:val="002F2171"/>
    <w:rsid w:val="002F4316"/>
    <w:rsid w:val="002F441A"/>
    <w:rsid w:val="002F533A"/>
    <w:rsid w:val="002F669F"/>
    <w:rsid w:val="002F6B98"/>
    <w:rsid w:val="002F6C3B"/>
    <w:rsid w:val="002F7A4F"/>
    <w:rsid w:val="00300203"/>
    <w:rsid w:val="0030082C"/>
    <w:rsid w:val="00301C97"/>
    <w:rsid w:val="00302B73"/>
    <w:rsid w:val="00302F11"/>
    <w:rsid w:val="00307220"/>
    <w:rsid w:val="00307D7C"/>
    <w:rsid w:val="00307F49"/>
    <w:rsid w:val="0031004C"/>
    <w:rsid w:val="003105F6"/>
    <w:rsid w:val="0031079E"/>
    <w:rsid w:val="0031102D"/>
    <w:rsid w:val="00311297"/>
    <w:rsid w:val="003113BE"/>
    <w:rsid w:val="00311CAC"/>
    <w:rsid w:val="003122CA"/>
    <w:rsid w:val="003133FD"/>
    <w:rsid w:val="003148FD"/>
    <w:rsid w:val="00320237"/>
    <w:rsid w:val="003208CF"/>
    <w:rsid w:val="00321080"/>
    <w:rsid w:val="00322D45"/>
    <w:rsid w:val="0032388E"/>
    <w:rsid w:val="00324718"/>
    <w:rsid w:val="0032569A"/>
    <w:rsid w:val="00325A1F"/>
    <w:rsid w:val="003268F9"/>
    <w:rsid w:val="00330BAF"/>
    <w:rsid w:val="00334B34"/>
    <w:rsid w:val="00334E3A"/>
    <w:rsid w:val="003361DD"/>
    <w:rsid w:val="003367D2"/>
    <w:rsid w:val="00337C3C"/>
    <w:rsid w:val="0034015B"/>
    <w:rsid w:val="00341A6A"/>
    <w:rsid w:val="0034505D"/>
    <w:rsid w:val="00345B9C"/>
    <w:rsid w:val="00345EAA"/>
    <w:rsid w:val="00346891"/>
    <w:rsid w:val="00352DAE"/>
    <w:rsid w:val="00353F06"/>
    <w:rsid w:val="00354EB9"/>
    <w:rsid w:val="00356443"/>
    <w:rsid w:val="003576EF"/>
    <w:rsid w:val="003579B2"/>
    <w:rsid w:val="003602AE"/>
    <w:rsid w:val="00360389"/>
    <w:rsid w:val="00360929"/>
    <w:rsid w:val="00360E09"/>
    <w:rsid w:val="003631D4"/>
    <w:rsid w:val="00363826"/>
    <w:rsid w:val="003647D5"/>
    <w:rsid w:val="0036670E"/>
    <w:rsid w:val="003674B0"/>
    <w:rsid w:val="00371030"/>
    <w:rsid w:val="00375307"/>
    <w:rsid w:val="00376C91"/>
    <w:rsid w:val="00376E82"/>
    <w:rsid w:val="0037727C"/>
    <w:rsid w:val="00377E70"/>
    <w:rsid w:val="00380904"/>
    <w:rsid w:val="003823EE"/>
    <w:rsid w:val="00382960"/>
    <w:rsid w:val="003846F7"/>
    <w:rsid w:val="003851ED"/>
    <w:rsid w:val="00385B39"/>
    <w:rsid w:val="003860A8"/>
    <w:rsid w:val="00386785"/>
    <w:rsid w:val="00386BC1"/>
    <w:rsid w:val="00387A64"/>
    <w:rsid w:val="00387DD9"/>
    <w:rsid w:val="00390E89"/>
    <w:rsid w:val="00391297"/>
    <w:rsid w:val="00391B1A"/>
    <w:rsid w:val="00391EBC"/>
    <w:rsid w:val="0039214F"/>
    <w:rsid w:val="003931B8"/>
    <w:rsid w:val="00393E58"/>
    <w:rsid w:val="00394423"/>
    <w:rsid w:val="00394B55"/>
    <w:rsid w:val="00396942"/>
    <w:rsid w:val="00396B49"/>
    <w:rsid w:val="00396E3E"/>
    <w:rsid w:val="0039758E"/>
    <w:rsid w:val="003A0C58"/>
    <w:rsid w:val="003A1CBA"/>
    <w:rsid w:val="003A306E"/>
    <w:rsid w:val="003A4379"/>
    <w:rsid w:val="003A4B64"/>
    <w:rsid w:val="003A54D5"/>
    <w:rsid w:val="003A60DC"/>
    <w:rsid w:val="003A6A46"/>
    <w:rsid w:val="003A72D5"/>
    <w:rsid w:val="003A7391"/>
    <w:rsid w:val="003A7A63"/>
    <w:rsid w:val="003B000C"/>
    <w:rsid w:val="003B0942"/>
    <w:rsid w:val="003B0F1D"/>
    <w:rsid w:val="003B1D00"/>
    <w:rsid w:val="003B262C"/>
    <w:rsid w:val="003B39BA"/>
    <w:rsid w:val="003B454A"/>
    <w:rsid w:val="003B4A57"/>
    <w:rsid w:val="003B589F"/>
    <w:rsid w:val="003B601C"/>
    <w:rsid w:val="003C0AD9"/>
    <w:rsid w:val="003C0ED0"/>
    <w:rsid w:val="003C1D49"/>
    <w:rsid w:val="003C35C4"/>
    <w:rsid w:val="003C4D02"/>
    <w:rsid w:val="003C58AB"/>
    <w:rsid w:val="003C736D"/>
    <w:rsid w:val="003C7AA0"/>
    <w:rsid w:val="003C7AED"/>
    <w:rsid w:val="003D12C2"/>
    <w:rsid w:val="003D22D6"/>
    <w:rsid w:val="003D31B9"/>
    <w:rsid w:val="003D3867"/>
    <w:rsid w:val="003D46C2"/>
    <w:rsid w:val="003D5F99"/>
    <w:rsid w:val="003D7031"/>
    <w:rsid w:val="003E0B27"/>
    <w:rsid w:val="003E0D1A"/>
    <w:rsid w:val="003E1572"/>
    <w:rsid w:val="003E1AA7"/>
    <w:rsid w:val="003E2C58"/>
    <w:rsid w:val="003E2DA3"/>
    <w:rsid w:val="003E3275"/>
    <w:rsid w:val="003E437D"/>
    <w:rsid w:val="003E6363"/>
    <w:rsid w:val="003E7A93"/>
    <w:rsid w:val="003E7E7B"/>
    <w:rsid w:val="003F020D"/>
    <w:rsid w:val="003F03D9"/>
    <w:rsid w:val="003F0FCD"/>
    <w:rsid w:val="003F2FBE"/>
    <w:rsid w:val="003F318D"/>
    <w:rsid w:val="003F33B9"/>
    <w:rsid w:val="003F5BAE"/>
    <w:rsid w:val="003F5F9C"/>
    <w:rsid w:val="003F6ED7"/>
    <w:rsid w:val="003F7333"/>
    <w:rsid w:val="003F7BEB"/>
    <w:rsid w:val="00401582"/>
    <w:rsid w:val="00401C84"/>
    <w:rsid w:val="00403210"/>
    <w:rsid w:val="004035BB"/>
    <w:rsid w:val="004035EB"/>
    <w:rsid w:val="00403D9C"/>
    <w:rsid w:val="0040437C"/>
    <w:rsid w:val="00406E67"/>
    <w:rsid w:val="00407332"/>
    <w:rsid w:val="004074E2"/>
    <w:rsid w:val="00407828"/>
    <w:rsid w:val="00412FB7"/>
    <w:rsid w:val="00413D8E"/>
    <w:rsid w:val="00414090"/>
    <w:rsid w:val="004140F2"/>
    <w:rsid w:val="00414D2A"/>
    <w:rsid w:val="00415305"/>
    <w:rsid w:val="004154F5"/>
    <w:rsid w:val="00415E51"/>
    <w:rsid w:val="00417676"/>
    <w:rsid w:val="00417B22"/>
    <w:rsid w:val="00420AA8"/>
    <w:rsid w:val="00421085"/>
    <w:rsid w:val="00422FE1"/>
    <w:rsid w:val="0042465E"/>
    <w:rsid w:val="00424DF7"/>
    <w:rsid w:val="00426898"/>
    <w:rsid w:val="00426EDC"/>
    <w:rsid w:val="00430328"/>
    <w:rsid w:val="00430AB6"/>
    <w:rsid w:val="004314BA"/>
    <w:rsid w:val="0043198C"/>
    <w:rsid w:val="00432B76"/>
    <w:rsid w:val="004332C7"/>
    <w:rsid w:val="00433AF8"/>
    <w:rsid w:val="00434D01"/>
    <w:rsid w:val="00435D26"/>
    <w:rsid w:val="00436081"/>
    <w:rsid w:val="004364BC"/>
    <w:rsid w:val="0044063E"/>
    <w:rsid w:val="00440C99"/>
    <w:rsid w:val="0044175C"/>
    <w:rsid w:val="00443097"/>
    <w:rsid w:val="0044390C"/>
    <w:rsid w:val="004455A0"/>
    <w:rsid w:val="004459E8"/>
    <w:rsid w:val="00445F4D"/>
    <w:rsid w:val="004504C0"/>
    <w:rsid w:val="00450C0D"/>
    <w:rsid w:val="004513D7"/>
    <w:rsid w:val="00454510"/>
    <w:rsid w:val="004550FB"/>
    <w:rsid w:val="004568E2"/>
    <w:rsid w:val="00460317"/>
    <w:rsid w:val="0046111A"/>
    <w:rsid w:val="00461309"/>
    <w:rsid w:val="00461914"/>
    <w:rsid w:val="004622A0"/>
    <w:rsid w:val="00462946"/>
    <w:rsid w:val="00463F43"/>
    <w:rsid w:val="00464B94"/>
    <w:rsid w:val="004653A8"/>
    <w:rsid w:val="00465A0B"/>
    <w:rsid w:val="004671EC"/>
    <w:rsid w:val="00467291"/>
    <w:rsid w:val="0047077C"/>
    <w:rsid w:val="00470B05"/>
    <w:rsid w:val="0047207C"/>
    <w:rsid w:val="00472B2C"/>
    <w:rsid w:val="00472CD6"/>
    <w:rsid w:val="004731F5"/>
    <w:rsid w:val="004740CA"/>
    <w:rsid w:val="0047443C"/>
    <w:rsid w:val="00474C8B"/>
    <w:rsid w:val="00474E3C"/>
    <w:rsid w:val="004767EC"/>
    <w:rsid w:val="0048083F"/>
    <w:rsid w:val="00480A58"/>
    <w:rsid w:val="00482151"/>
    <w:rsid w:val="00482A87"/>
    <w:rsid w:val="00482C81"/>
    <w:rsid w:val="00482DDC"/>
    <w:rsid w:val="004831DD"/>
    <w:rsid w:val="00485FAD"/>
    <w:rsid w:val="004861BF"/>
    <w:rsid w:val="00486C85"/>
    <w:rsid w:val="00487AED"/>
    <w:rsid w:val="00491EDF"/>
    <w:rsid w:val="00492A3F"/>
    <w:rsid w:val="00493D1E"/>
    <w:rsid w:val="0049477F"/>
    <w:rsid w:val="00494B70"/>
    <w:rsid w:val="00494F62"/>
    <w:rsid w:val="0049544A"/>
    <w:rsid w:val="00496E46"/>
    <w:rsid w:val="00497445"/>
    <w:rsid w:val="004A03DC"/>
    <w:rsid w:val="004A0F6D"/>
    <w:rsid w:val="004A17CA"/>
    <w:rsid w:val="004A1A98"/>
    <w:rsid w:val="004A2001"/>
    <w:rsid w:val="004A3590"/>
    <w:rsid w:val="004A59E7"/>
    <w:rsid w:val="004A76C1"/>
    <w:rsid w:val="004A7CEC"/>
    <w:rsid w:val="004B00A7"/>
    <w:rsid w:val="004B25E2"/>
    <w:rsid w:val="004B34D7"/>
    <w:rsid w:val="004B5037"/>
    <w:rsid w:val="004B5B2F"/>
    <w:rsid w:val="004B626A"/>
    <w:rsid w:val="004B660E"/>
    <w:rsid w:val="004B7178"/>
    <w:rsid w:val="004C0580"/>
    <w:rsid w:val="004C05BD"/>
    <w:rsid w:val="004C3B06"/>
    <w:rsid w:val="004C3F97"/>
    <w:rsid w:val="004C7EE7"/>
    <w:rsid w:val="004D09EF"/>
    <w:rsid w:val="004D2DEE"/>
    <w:rsid w:val="004D2E1F"/>
    <w:rsid w:val="004D5065"/>
    <w:rsid w:val="004D5483"/>
    <w:rsid w:val="004D7FD9"/>
    <w:rsid w:val="004E032D"/>
    <w:rsid w:val="004E0F10"/>
    <w:rsid w:val="004E1324"/>
    <w:rsid w:val="004E19A5"/>
    <w:rsid w:val="004E1FEF"/>
    <w:rsid w:val="004E37E5"/>
    <w:rsid w:val="004E3FDB"/>
    <w:rsid w:val="004E5CD7"/>
    <w:rsid w:val="004E5FC6"/>
    <w:rsid w:val="004F1566"/>
    <w:rsid w:val="004F1F4A"/>
    <w:rsid w:val="004F24AC"/>
    <w:rsid w:val="004F296D"/>
    <w:rsid w:val="004F2D1D"/>
    <w:rsid w:val="004F4132"/>
    <w:rsid w:val="004F508B"/>
    <w:rsid w:val="004F695F"/>
    <w:rsid w:val="004F6971"/>
    <w:rsid w:val="004F6CA4"/>
    <w:rsid w:val="00500752"/>
    <w:rsid w:val="00501A50"/>
    <w:rsid w:val="0050222D"/>
    <w:rsid w:val="00503393"/>
    <w:rsid w:val="00503AF3"/>
    <w:rsid w:val="005044D4"/>
    <w:rsid w:val="00505703"/>
    <w:rsid w:val="0050696D"/>
    <w:rsid w:val="00506C76"/>
    <w:rsid w:val="005077E3"/>
    <w:rsid w:val="0051094B"/>
    <w:rsid w:val="005110D7"/>
    <w:rsid w:val="00511D99"/>
    <w:rsid w:val="005128D3"/>
    <w:rsid w:val="00514300"/>
    <w:rsid w:val="005147E8"/>
    <w:rsid w:val="00515311"/>
    <w:rsid w:val="005158F2"/>
    <w:rsid w:val="00516C9A"/>
    <w:rsid w:val="0051724A"/>
    <w:rsid w:val="00520015"/>
    <w:rsid w:val="005238DF"/>
    <w:rsid w:val="00526153"/>
    <w:rsid w:val="00526DFC"/>
    <w:rsid w:val="00526F43"/>
    <w:rsid w:val="00527651"/>
    <w:rsid w:val="00527D96"/>
    <w:rsid w:val="00532032"/>
    <w:rsid w:val="00532228"/>
    <w:rsid w:val="00532438"/>
    <w:rsid w:val="00533C72"/>
    <w:rsid w:val="0053483E"/>
    <w:rsid w:val="005349F9"/>
    <w:rsid w:val="005363AB"/>
    <w:rsid w:val="00537CC1"/>
    <w:rsid w:val="00540503"/>
    <w:rsid w:val="00540BD2"/>
    <w:rsid w:val="00541BD8"/>
    <w:rsid w:val="00543530"/>
    <w:rsid w:val="005445DD"/>
    <w:rsid w:val="00544A2B"/>
    <w:rsid w:val="00544EF4"/>
    <w:rsid w:val="00545E53"/>
    <w:rsid w:val="00547628"/>
    <w:rsid w:val="005479D9"/>
    <w:rsid w:val="00550984"/>
    <w:rsid w:val="00552769"/>
    <w:rsid w:val="005572BD"/>
    <w:rsid w:val="00557A12"/>
    <w:rsid w:val="00560AC7"/>
    <w:rsid w:val="00560E3A"/>
    <w:rsid w:val="00561AFB"/>
    <w:rsid w:val="00561E43"/>
    <w:rsid w:val="00561FA8"/>
    <w:rsid w:val="005635CC"/>
    <w:rsid w:val="005635ED"/>
    <w:rsid w:val="0056490C"/>
    <w:rsid w:val="00564E61"/>
    <w:rsid w:val="00565253"/>
    <w:rsid w:val="0056592F"/>
    <w:rsid w:val="00570191"/>
    <w:rsid w:val="00570570"/>
    <w:rsid w:val="00571448"/>
    <w:rsid w:val="00571C22"/>
    <w:rsid w:val="00572512"/>
    <w:rsid w:val="00573E86"/>
    <w:rsid w:val="00573EE6"/>
    <w:rsid w:val="0057547F"/>
    <w:rsid w:val="005754EE"/>
    <w:rsid w:val="0057573E"/>
    <w:rsid w:val="0057617E"/>
    <w:rsid w:val="00576497"/>
    <w:rsid w:val="00581525"/>
    <w:rsid w:val="005819F8"/>
    <w:rsid w:val="005835E7"/>
    <w:rsid w:val="0058397F"/>
    <w:rsid w:val="00583BF8"/>
    <w:rsid w:val="00585F33"/>
    <w:rsid w:val="005861B3"/>
    <w:rsid w:val="00586595"/>
    <w:rsid w:val="005872EE"/>
    <w:rsid w:val="00591124"/>
    <w:rsid w:val="00593E00"/>
    <w:rsid w:val="00595270"/>
    <w:rsid w:val="00596567"/>
    <w:rsid w:val="005965C6"/>
    <w:rsid w:val="00597024"/>
    <w:rsid w:val="005974B1"/>
    <w:rsid w:val="00597D5A"/>
    <w:rsid w:val="005A0274"/>
    <w:rsid w:val="005A095C"/>
    <w:rsid w:val="005A5744"/>
    <w:rsid w:val="005A669D"/>
    <w:rsid w:val="005A6755"/>
    <w:rsid w:val="005A75D8"/>
    <w:rsid w:val="005B0EB2"/>
    <w:rsid w:val="005B3DED"/>
    <w:rsid w:val="005B429D"/>
    <w:rsid w:val="005B713E"/>
    <w:rsid w:val="005C03B6"/>
    <w:rsid w:val="005C0EF5"/>
    <w:rsid w:val="005C1490"/>
    <w:rsid w:val="005C3464"/>
    <w:rsid w:val="005C348E"/>
    <w:rsid w:val="005C5D2C"/>
    <w:rsid w:val="005C68E1"/>
    <w:rsid w:val="005C6FA3"/>
    <w:rsid w:val="005D19E3"/>
    <w:rsid w:val="005D3763"/>
    <w:rsid w:val="005D55E1"/>
    <w:rsid w:val="005D63D9"/>
    <w:rsid w:val="005D7C86"/>
    <w:rsid w:val="005E156D"/>
    <w:rsid w:val="005E19F7"/>
    <w:rsid w:val="005E3BBA"/>
    <w:rsid w:val="005E3D51"/>
    <w:rsid w:val="005E4F04"/>
    <w:rsid w:val="005E59C6"/>
    <w:rsid w:val="005E62C2"/>
    <w:rsid w:val="005E6C71"/>
    <w:rsid w:val="005F0963"/>
    <w:rsid w:val="005F150F"/>
    <w:rsid w:val="005F1F29"/>
    <w:rsid w:val="005F2662"/>
    <w:rsid w:val="005F2824"/>
    <w:rsid w:val="005F2E70"/>
    <w:rsid w:val="005F2EBA"/>
    <w:rsid w:val="005F35ED"/>
    <w:rsid w:val="005F360E"/>
    <w:rsid w:val="005F4D8F"/>
    <w:rsid w:val="005F63E4"/>
    <w:rsid w:val="005F7812"/>
    <w:rsid w:val="005F78FB"/>
    <w:rsid w:val="005F7A88"/>
    <w:rsid w:val="00603A1A"/>
    <w:rsid w:val="00603A4D"/>
    <w:rsid w:val="006046D5"/>
    <w:rsid w:val="0060643E"/>
    <w:rsid w:val="00607030"/>
    <w:rsid w:val="00607A93"/>
    <w:rsid w:val="006103AC"/>
    <w:rsid w:val="00610C08"/>
    <w:rsid w:val="00611F74"/>
    <w:rsid w:val="00615772"/>
    <w:rsid w:val="00616028"/>
    <w:rsid w:val="006160DA"/>
    <w:rsid w:val="0061632E"/>
    <w:rsid w:val="00616907"/>
    <w:rsid w:val="00617EF5"/>
    <w:rsid w:val="00621256"/>
    <w:rsid w:val="006215D5"/>
    <w:rsid w:val="00621FCC"/>
    <w:rsid w:val="00621FDB"/>
    <w:rsid w:val="00622E4B"/>
    <w:rsid w:val="006236B4"/>
    <w:rsid w:val="00625456"/>
    <w:rsid w:val="006272D3"/>
    <w:rsid w:val="0063058E"/>
    <w:rsid w:val="0063141E"/>
    <w:rsid w:val="0063163A"/>
    <w:rsid w:val="006333DA"/>
    <w:rsid w:val="006348B8"/>
    <w:rsid w:val="00635134"/>
    <w:rsid w:val="006356E2"/>
    <w:rsid w:val="00635E02"/>
    <w:rsid w:val="00637928"/>
    <w:rsid w:val="00642A65"/>
    <w:rsid w:val="00642F4F"/>
    <w:rsid w:val="006439F8"/>
    <w:rsid w:val="00645DCE"/>
    <w:rsid w:val="006465AC"/>
    <w:rsid w:val="006465BF"/>
    <w:rsid w:val="00651FE7"/>
    <w:rsid w:val="00653A6E"/>
    <w:rsid w:val="00653B22"/>
    <w:rsid w:val="00654F7E"/>
    <w:rsid w:val="00657BF4"/>
    <w:rsid w:val="006603FB"/>
    <w:rsid w:val="006608DF"/>
    <w:rsid w:val="006610BE"/>
    <w:rsid w:val="00661613"/>
    <w:rsid w:val="0066185C"/>
    <w:rsid w:val="00661E0A"/>
    <w:rsid w:val="006623AC"/>
    <w:rsid w:val="00662ECA"/>
    <w:rsid w:val="006651D7"/>
    <w:rsid w:val="006668F5"/>
    <w:rsid w:val="006678AF"/>
    <w:rsid w:val="006701EF"/>
    <w:rsid w:val="006711AC"/>
    <w:rsid w:val="00672131"/>
    <w:rsid w:val="00673BA5"/>
    <w:rsid w:val="006762D1"/>
    <w:rsid w:val="00680058"/>
    <w:rsid w:val="0068081B"/>
    <w:rsid w:val="0068106D"/>
    <w:rsid w:val="00681F9F"/>
    <w:rsid w:val="006840EA"/>
    <w:rsid w:val="006844E2"/>
    <w:rsid w:val="00685267"/>
    <w:rsid w:val="006872AE"/>
    <w:rsid w:val="00690082"/>
    <w:rsid w:val="00690252"/>
    <w:rsid w:val="0069278C"/>
    <w:rsid w:val="006946BB"/>
    <w:rsid w:val="00696783"/>
    <w:rsid w:val="006969FA"/>
    <w:rsid w:val="006A2E54"/>
    <w:rsid w:val="006A3057"/>
    <w:rsid w:val="006A35D5"/>
    <w:rsid w:val="006A408A"/>
    <w:rsid w:val="006A748A"/>
    <w:rsid w:val="006A7D72"/>
    <w:rsid w:val="006B0A1E"/>
    <w:rsid w:val="006B174E"/>
    <w:rsid w:val="006B42F4"/>
    <w:rsid w:val="006B464F"/>
    <w:rsid w:val="006B55EE"/>
    <w:rsid w:val="006B56F8"/>
    <w:rsid w:val="006B5F0F"/>
    <w:rsid w:val="006B64DC"/>
    <w:rsid w:val="006C419E"/>
    <w:rsid w:val="006C432F"/>
    <w:rsid w:val="006C4A31"/>
    <w:rsid w:val="006C5AC2"/>
    <w:rsid w:val="006C62C9"/>
    <w:rsid w:val="006C6AFB"/>
    <w:rsid w:val="006D2735"/>
    <w:rsid w:val="006D4143"/>
    <w:rsid w:val="006D45B2"/>
    <w:rsid w:val="006D48EE"/>
    <w:rsid w:val="006D4E43"/>
    <w:rsid w:val="006D7714"/>
    <w:rsid w:val="006E0237"/>
    <w:rsid w:val="006E0245"/>
    <w:rsid w:val="006E08A4"/>
    <w:rsid w:val="006E0FCC"/>
    <w:rsid w:val="006E1D62"/>
    <w:rsid w:val="006E1E96"/>
    <w:rsid w:val="006E5D90"/>
    <w:rsid w:val="006E5E21"/>
    <w:rsid w:val="006E607A"/>
    <w:rsid w:val="006E7E75"/>
    <w:rsid w:val="006F0B35"/>
    <w:rsid w:val="006F22E5"/>
    <w:rsid w:val="006F2648"/>
    <w:rsid w:val="006F2F10"/>
    <w:rsid w:val="006F3150"/>
    <w:rsid w:val="006F44FC"/>
    <w:rsid w:val="006F464A"/>
    <w:rsid w:val="006F482B"/>
    <w:rsid w:val="006F4DC4"/>
    <w:rsid w:val="006F5037"/>
    <w:rsid w:val="006F540F"/>
    <w:rsid w:val="006F5B3B"/>
    <w:rsid w:val="006F6311"/>
    <w:rsid w:val="006F651E"/>
    <w:rsid w:val="006F718B"/>
    <w:rsid w:val="007001E9"/>
    <w:rsid w:val="00701952"/>
    <w:rsid w:val="00702556"/>
    <w:rsid w:val="007026A6"/>
    <w:rsid w:val="0070277E"/>
    <w:rsid w:val="00704156"/>
    <w:rsid w:val="0070418D"/>
    <w:rsid w:val="00704DA9"/>
    <w:rsid w:val="00705F09"/>
    <w:rsid w:val="007067E5"/>
    <w:rsid w:val="007069FC"/>
    <w:rsid w:val="00710815"/>
    <w:rsid w:val="00711221"/>
    <w:rsid w:val="00712675"/>
    <w:rsid w:val="007132D8"/>
    <w:rsid w:val="00713808"/>
    <w:rsid w:val="007143B1"/>
    <w:rsid w:val="00714602"/>
    <w:rsid w:val="007151B6"/>
    <w:rsid w:val="0071520D"/>
    <w:rsid w:val="00715EDB"/>
    <w:rsid w:val="007160D5"/>
    <w:rsid w:val="00716337"/>
    <w:rsid w:val="007163FB"/>
    <w:rsid w:val="007179AF"/>
    <w:rsid w:val="00717C2E"/>
    <w:rsid w:val="007204FA"/>
    <w:rsid w:val="00720D9E"/>
    <w:rsid w:val="007213B3"/>
    <w:rsid w:val="0072457F"/>
    <w:rsid w:val="00725406"/>
    <w:rsid w:val="0072621B"/>
    <w:rsid w:val="0072683E"/>
    <w:rsid w:val="00726D1F"/>
    <w:rsid w:val="0072714E"/>
    <w:rsid w:val="00727995"/>
    <w:rsid w:val="00730555"/>
    <w:rsid w:val="007312CC"/>
    <w:rsid w:val="00732D65"/>
    <w:rsid w:val="00736A64"/>
    <w:rsid w:val="00737F6A"/>
    <w:rsid w:val="007410B6"/>
    <w:rsid w:val="00741BAC"/>
    <w:rsid w:val="00742F2A"/>
    <w:rsid w:val="007439A2"/>
    <w:rsid w:val="00744C6F"/>
    <w:rsid w:val="007457F6"/>
    <w:rsid w:val="00745ABB"/>
    <w:rsid w:val="00746E38"/>
    <w:rsid w:val="00747CD5"/>
    <w:rsid w:val="00751992"/>
    <w:rsid w:val="00753B51"/>
    <w:rsid w:val="007543C8"/>
    <w:rsid w:val="00755331"/>
    <w:rsid w:val="00755341"/>
    <w:rsid w:val="00756629"/>
    <w:rsid w:val="007574F6"/>
    <w:rsid w:val="007575D2"/>
    <w:rsid w:val="00757A66"/>
    <w:rsid w:val="00757B4F"/>
    <w:rsid w:val="00757B6A"/>
    <w:rsid w:val="00757D2A"/>
    <w:rsid w:val="00757DD2"/>
    <w:rsid w:val="00760AB3"/>
    <w:rsid w:val="00760E65"/>
    <w:rsid w:val="00760FD0"/>
    <w:rsid w:val="007610E0"/>
    <w:rsid w:val="007621AA"/>
    <w:rsid w:val="0076260A"/>
    <w:rsid w:val="00763C3D"/>
    <w:rsid w:val="00764A67"/>
    <w:rsid w:val="0076506E"/>
    <w:rsid w:val="00766158"/>
    <w:rsid w:val="00767177"/>
    <w:rsid w:val="007702F6"/>
    <w:rsid w:val="00770985"/>
    <w:rsid w:val="007709CB"/>
    <w:rsid w:val="00770F6B"/>
    <w:rsid w:val="007716FD"/>
    <w:rsid w:val="00771883"/>
    <w:rsid w:val="00772272"/>
    <w:rsid w:val="00772C5E"/>
    <w:rsid w:val="007742F7"/>
    <w:rsid w:val="0077467A"/>
    <w:rsid w:val="00774C59"/>
    <w:rsid w:val="00775017"/>
    <w:rsid w:val="00775027"/>
    <w:rsid w:val="00776DC2"/>
    <w:rsid w:val="00780122"/>
    <w:rsid w:val="00780A4E"/>
    <w:rsid w:val="00780BC5"/>
    <w:rsid w:val="0078214B"/>
    <w:rsid w:val="0078249D"/>
    <w:rsid w:val="0078498A"/>
    <w:rsid w:val="00785C6D"/>
    <w:rsid w:val="00786053"/>
    <w:rsid w:val="0078734B"/>
    <w:rsid w:val="007878FE"/>
    <w:rsid w:val="00787E00"/>
    <w:rsid w:val="00790B41"/>
    <w:rsid w:val="00791C7D"/>
    <w:rsid w:val="00792207"/>
    <w:rsid w:val="00792350"/>
    <w:rsid w:val="00792B64"/>
    <w:rsid w:val="00792E29"/>
    <w:rsid w:val="0079379A"/>
    <w:rsid w:val="00794174"/>
    <w:rsid w:val="00794953"/>
    <w:rsid w:val="00795112"/>
    <w:rsid w:val="00796A9B"/>
    <w:rsid w:val="00796EC3"/>
    <w:rsid w:val="007A1F2F"/>
    <w:rsid w:val="007A2A5C"/>
    <w:rsid w:val="007A5150"/>
    <w:rsid w:val="007A5373"/>
    <w:rsid w:val="007A789F"/>
    <w:rsid w:val="007B04EA"/>
    <w:rsid w:val="007B0A18"/>
    <w:rsid w:val="007B0A83"/>
    <w:rsid w:val="007B1FC0"/>
    <w:rsid w:val="007B3ECD"/>
    <w:rsid w:val="007B4B4B"/>
    <w:rsid w:val="007B6C06"/>
    <w:rsid w:val="007B75BC"/>
    <w:rsid w:val="007B79B5"/>
    <w:rsid w:val="007C0BD6"/>
    <w:rsid w:val="007C106E"/>
    <w:rsid w:val="007C12F3"/>
    <w:rsid w:val="007C1C6A"/>
    <w:rsid w:val="007C3806"/>
    <w:rsid w:val="007C5BB7"/>
    <w:rsid w:val="007C62D4"/>
    <w:rsid w:val="007C65C7"/>
    <w:rsid w:val="007D07D5"/>
    <w:rsid w:val="007D19E0"/>
    <w:rsid w:val="007D1C64"/>
    <w:rsid w:val="007D278E"/>
    <w:rsid w:val="007D32DD"/>
    <w:rsid w:val="007D3EB0"/>
    <w:rsid w:val="007D464A"/>
    <w:rsid w:val="007D6620"/>
    <w:rsid w:val="007D6DCE"/>
    <w:rsid w:val="007D7217"/>
    <w:rsid w:val="007D72C4"/>
    <w:rsid w:val="007D75E2"/>
    <w:rsid w:val="007E14EF"/>
    <w:rsid w:val="007E2B95"/>
    <w:rsid w:val="007E2CFE"/>
    <w:rsid w:val="007E41CC"/>
    <w:rsid w:val="007E59C9"/>
    <w:rsid w:val="007E79B3"/>
    <w:rsid w:val="007F0072"/>
    <w:rsid w:val="007F2EB6"/>
    <w:rsid w:val="007F3A83"/>
    <w:rsid w:val="007F3C7B"/>
    <w:rsid w:val="007F3E55"/>
    <w:rsid w:val="007F4E8A"/>
    <w:rsid w:val="007F54C3"/>
    <w:rsid w:val="007F6405"/>
    <w:rsid w:val="007F7EE6"/>
    <w:rsid w:val="00802949"/>
    <w:rsid w:val="0080301E"/>
    <w:rsid w:val="0080365F"/>
    <w:rsid w:val="0080430D"/>
    <w:rsid w:val="0080586F"/>
    <w:rsid w:val="0080725E"/>
    <w:rsid w:val="0081068E"/>
    <w:rsid w:val="008122CD"/>
    <w:rsid w:val="00812B81"/>
    <w:rsid w:val="00812B91"/>
    <w:rsid w:val="00812BE5"/>
    <w:rsid w:val="00813292"/>
    <w:rsid w:val="0081346E"/>
    <w:rsid w:val="00817429"/>
    <w:rsid w:val="008200E7"/>
    <w:rsid w:val="00821514"/>
    <w:rsid w:val="00821E35"/>
    <w:rsid w:val="00823862"/>
    <w:rsid w:val="00824591"/>
    <w:rsid w:val="00824AED"/>
    <w:rsid w:val="00824D8F"/>
    <w:rsid w:val="0082703C"/>
    <w:rsid w:val="00827820"/>
    <w:rsid w:val="00831B0D"/>
    <w:rsid w:val="00831B8B"/>
    <w:rsid w:val="0083405D"/>
    <w:rsid w:val="008352D4"/>
    <w:rsid w:val="00836DB9"/>
    <w:rsid w:val="00837421"/>
    <w:rsid w:val="00837C67"/>
    <w:rsid w:val="008415B0"/>
    <w:rsid w:val="00841A2C"/>
    <w:rsid w:val="00842028"/>
    <w:rsid w:val="008436B8"/>
    <w:rsid w:val="0084440E"/>
    <w:rsid w:val="0084555F"/>
    <w:rsid w:val="008460B6"/>
    <w:rsid w:val="00847CEB"/>
    <w:rsid w:val="0085051A"/>
    <w:rsid w:val="008506AA"/>
    <w:rsid w:val="00850C9D"/>
    <w:rsid w:val="008521D5"/>
    <w:rsid w:val="00852B59"/>
    <w:rsid w:val="00853FD2"/>
    <w:rsid w:val="00854FE8"/>
    <w:rsid w:val="0085503F"/>
    <w:rsid w:val="00855A06"/>
    <w:rsid w:val="00856272"/>
    <w:rsid w:val="008563FF"/>
    <w:rsid w:val="00856669"/>
    <w:rsid w:val="0086018B"/>
    <w:rsid w:val="008609C0"/>
    <w:rsid w:val="008611DD"/>
    <w:rsid w:val="008620DE"/>
    <w:rsid w:val="008623F4"/>
    <w:rsid w:val="00866867"/>
    <w:rsid w:val="0086700B"/>
    <w:rsid w:val="0086716B"/>
    <w:rsid w:val="00867FB6"/>
    <w:rsid w:val="00870DF5"/>
    <w:rsid w:val="00871275"/>
    <w:rsid w:val="008714DF"/>
    <w:rsid w:val="00872257"/>
    <w:rsid w:val="00874DF0"/>
    <w:rsid w:val="008753E6"/>
    <w:rsid w:val="0087738C"/>
    <w:rsid w:val="0088007B"/>
    <w:rsid w:val="008802AF"/>
    <w:rsid w:val="00881521"/>
    <w:rsid w:val="00881926"/>
    <w:rsid w:val="00882306"/>
    <w:rsid w:val="0088318F"/>
    <w:rsid w:val="0088331D"/>
    <w:rsid w:val="008852B0"/>
    <w:rsid w:val="00885AE7"/>
    <w:rsid w:val="00885D61"/>
    <w:rsid w:val="00886403"/>
    <w:rsid w:val="00886B60"/>
    <w:rsid w:val="0088767D"/>
    <w:rsid w:val="008876D5"/>
    <w:rsid w:val="00887889"/>
    <w:rsid w:val="008909E0"/>
    <w:rsid w:val="008920FF"/>
    <w:rsid w:val="008926E8"/>
    <w:rsid w:val="00893F06"/>
    <w:rsid w:val="00894843"/>
    <w:rsid w:val="00894F19"/>
    <w:rsid w:val="00895477"/>
    <w:rsid w:val="00896A10"/>
    <w:rsid w:val="008971B5"/>
    <w:rsid w:val="00897648"/>
    <w:rsid w:val="00897DD9"/>
    <w:rsid w:val="00897EFA"/>
    <w:rsid w:val="008A1FC4"/>
    <w:rsid w:val="008A2A97"/>
    <w:rsid w:val="008A3C25"/>
    <w:rsid w:val="008A5352"/>
    <w:rsid w:val="008A5C75"/>
    <w:rsid w:val="008A5D26"/>
    <w:rsid w:val="008A6408"/>
    <w:rsid w:val="008A6B13"/>
    <w:rsid w:val="008A6ECB"/>
    <w:rsid w:val="008A767A"/>
    <w:rsid w:val="008A77BF"/>
    <w:rsid w:val="008B01A4"/>
    <w:rsid w:val="008B070D"/>
    <w:rsid w:val="008B0BF9"/>
    <w:rsid w:val="008B2866"/>
    <w:rsid w:val="008B2CE2"/>
    <w:rsid w:val="008B34DE"/>
    <w:rsid w:val="008B3859"/>
    <w:rsid w:val="008B436D"/>
    <w:rsid w:val="008B4E49"/>
    <w:rsid w:val="008B50FD"/>
    <w:rsid w:val="008B7712"/>
    <w:rsid w:val="008B79E4"/>
    <w:rsid w:val="008B7B26"/>
    <w:rsid w:val="008C2E50"/>
    <w:rsid w:val="008C3524"/>
    <w:rsid w:val="008C4061"/>
    <w:rsid w:val="008C40A9"/>
    <w:rsid w:val="008C4229"/>
    <w:rsid w:val="008C5BE0"/>
    <w:rsid w:val="008C7233"/>
    <w:rsid w:val="008C7CFE"/>
    <w:rsid w:val="008D021B"/>
    <w:rsid w:val="008D0566"/>
    <w:rsid w:val="008D2434"/>
    <w:rsid w:val="008D332D"/>
    <w:rsid w:val="008D7000"/>
    <w:rsid w:val="008D7366"/>
    <w:rsid w:val="008E05C0"/>
    <w:rsid w:val="008E171D"/>
    <w:rsid w:val="008E249C"/>
    <w:rsid w:val="008E26E7"/>
    <w:rsid w:val="008E2785"/>
    <w:rsid w:val="008E4F08"/>
    <w:rsid w:val="008E554F"/>
    <w:rsid w:val="008E5562"/>
    <w:rsid w:val="008E6F13"/>
    <w:rsid w:val="008E78A3"/>
    <w:rsid w:val="008F04B8"/>
    <w:rsid w:val="008F0654"/>
    <w:rsid w:val="008F06CB"/>
    <w:rsid w:val="008F11E6"/>
    <w:rsid w:val="008F252E"/>
    <w:rsid w:val="008F2E83"/>
    <w:rsid w:val="008F612A"/>
    <w:rsid w:val="008F64D8"/>
    <w:rsid w:val="0090293D"/>
    <w:rsid w:val="009034DE"/>
    <w:rsid w:val="009042BA"/>
    <w:rsid w:val="009050E2"/>
    <w:rsid w:val="00905396"/>
    <w:rsid w:val="00905609"/>
    <w:rsid w:val="0090605D"/>
    <w:rsid w:val="00906419"/>
    <w:rsid w:val="00906516"/>
    <w:rsid w:val="00910441"/>
    <w:rsid w:val="009114CF"/>
    <w:rsid w:val="00912889"/>
    <w:rsid w:val="00913A42"/>
    <w:rsid w:val="00913B51"/>
    <w:rsid w:val="0091413F"/>
    <w:rsid w:val="00914167"/>
    <w:rsid w:val="00914306"/>
    <w:rsid w:val="009143DB"/>
    <w:rsid w:val="00915065"/>
    <w:rsid w:val="00915883"/>
    <w:rsid w:val="0091643C"/>
    <w:rsid w:val="009169C1"/>
    <w:rsid w:val="00916E97"/>
    <w:rsid w:val="00917CE5"/>
    <w:rsid w:val="009217C0"/>
    <w:rsid w:val="009222B6"/>
    <w:rsid w:val="009238BC"/>
    <w:rsid w:val="009239F9"/>
    <w:rsid w:val="00923BF6"/>
    <w:rsid w:val="00923C40"/>
    <w:rsid w:val="0092457E"/>
    <w:rsid w:val="00925241"/>
    <w:rsid w:val="00925CEC"/>
    <w:rsid w:val="00926373"/>
    <w:rsid w:val="00926A3F"/>
    <w:rsid w:val="0092794E"/>
    <w:rsid w:val="00930666"/>
    <w:rsid w:val="00930D30"/>
    <w:rsid w:val="009332A2"/>
    <w:rsid w:val="0093394B"/>
    <w:rsid w:val="009341C2"/>
    <w:rsid w:val="00934D4E"/>
    <w:rsid w:val="0093719A"/>
    <w:rsid w:val="00937598"/>
    <w:rsid w:val="0093790B"/>
    <w:rsid w:val="0094191E"/>
    <w:rsid w:val="00943751"/>
    <w:rsid w:val="009441D4"/>
    <w:rsid w:val="00944680"/>
    <w:rsid w:val="00946161"/>
    <w:rsid w:val="00946DD0"/>
    <w:rsid w:val="009473A1"/>
    <w:rsid w:val="00947795"/>
    <w:rsid w:val="009509E6"/>
    <w:rsid w:val="0095100A"/>
    <w:rsid w:val="00951021"/>
    <w:rsid w:val="00952018"/>
    <w:rsid w:val="0095251B"/>
    <w:rsid w:val="00952800"/>
    <w:rsid w:val="0095300D"/>
    <w:rsid w:val="009546C0"/>
    <w:rsid w:val="009548A8"/>
    <w:rsid w:val="00954E00"/>
    <w:rsid w:val="00955C03"/>
    <w:rsid w:val="00955C32"/>
    <w:rsid w:val="00956812"/>
    <w:rsid w:val="00956C50"/>
    <w:rsid w:val="0095719A"/>
    <w:rsid w:val="009576FB"/>
    <w:rsid w:val="00961B32"/>
    <w:rsid w:val="009623E9"/>
    <w:rsid w:val="00963124"/>
    <w:rsid w:val="00963EEB"/>
    <w:rsid w:val="009648BC"/>
    <w:rsid w:val="00964A82"/>
    <w:rsid w:val="00964C2F"/>
    <w:rsid w:val="00965F88"/>
    <w:rsid w:val="0096652C"/>
    <w:rsid w:val="00972A95"/>
    <w:rsid w:val="009758BC"/>
    <w:rsid w:val="009764F9"/>
    <w:rsid w:val="0098111E"/>
    <w:rsid w:val="00981504"/>
    <w:rsid w:val="009828EB"/>
    <w:rsid w:val="00984B8E"/>
    <w:rsid w:val="00984CE8"/>
    <w:rsid w:val="00984E03"/>
    <w:rsid w:val="00987E85"/>
    <w:rsid w:val="009951AA"/>
    <w:rsid w:val="009A0044"/>
    <w:rsid w:val="009A0D12"/>
    <w:rsid w:val="009A132A"/>
    <w:rsid w:val="009A1561"/>
    <w:rsid w:val="009A1987"/>
    <w:rsid w:val="009A285C"/>
    <w:rsid w:val="009A29E0"/>
    <w:rsid w:val="009A2BEE"/>
    <w:rsid w:val="009A4D2A"/>
    <w:rsid w:val="009A5167"/>
    <w:rsid w:val="009A5289"/>
    <w:rsid w:val="009A77DE"/>
    <w:rsid w:val="009A7A53"/>
    <w:rsid w:val="009B03AB"/>
    <w:rsid w:val="009B0402"/>
    <w:rsid w:val="009B0B75"/>
    <w:rsid w:val="009B16DF"/>
    <w:rsid w:val="009B3963"/>
    <w:rsid w:val="009B3AB9"/>
    <w:rsid w:val="009B4CB2"/>
    <w:rsid w:val="009B658E"/>
    <w:rsid w:val="009B6701"/>
    <w:rsid w:val="009B6EF7"/>
    <w:rsid w:val="009B7000"/>
    <w:rsid w:val="009B739C"/>
    <w:rsid w:val="009B771D"/>
    <w:rsid w:val="009C0380"/>
    <w:rsid w:val="009C04EC"/>
    <w:rsid w:val="009C23A3"/>
    <w:rsid w:val="009C328C"/>
    <w:rsid w:val="009C4444"/>
    <w:rsid w:val="009C5B94"/>
    <w:rsid w:val="009C6F4A"/>
    <w:rsid w:val="009C79AD"/>
    <w:rsid w:val="009C7CA6"/>
    <w:rsid w:val="009D0447"/>
    <w:rsid w:val="009D2049"/>
    <w:rsid w:val="009D2614"/>
    <w:rsid w:val="009D3316"/>
    <w:rsid w:val="009D55AA"/>
    <w:rsid w:val="009D5F78"/>
    <w:rsid w:val="009D6751"/>
    <w:rsid w:val="009D697B"/>
    <w:rsid w:val="009D6AE4"/>
    <w:rsid w:val="009D77F4"/>
    <w:rsid w:val="009E2A3F"/>
    <w:rsid w:val="009E3E77"/>
    <w:rsid w:val="009E3FAB"/>
    <w:rsid w:val="009E5B3F"/>
    <w:rsid w:val="009E6693"/>
    <w:rsid w:val="009E6A2D"/>
    <w:rsid w:val="009E7D90"/>
    <w:rsid w:val="009E7F16"/>
    <w:rsid w:val="009F0318"/>
    <w:rsid w:val="009F0DE0"/>
    <w:rsid w:val="009F1AB0"/>
    <w:rsid w:val="009F23E9"/>
    <w:rsid w:val="009F2B2A"/>
    <w:rsid w:val="009F4D85"/>
    <w:rsid w:val="009F501D"/>
    <w:rsid w:val="009F7BD5"/>
    <w:rsid w:val="00A00173"/>
    <w:rsid w:val="00A00255"/>
    <w:rsid w:val="00A039D5"/>
    <w:rsid w:val="00A046AD"/>
    <w:rsid w:val="00A0657A"/>
    <w:rsid w:val="00A079C1"/>
    <w:rsid w:val="00A11B1C"/>
    <w:rsid w:val="00A12520"/>
    <w:rsid w:val="00A12832"/>
    <w:rsid w:val="00A130FD"/>
    <w:rsid w:val="00A13D6D"/>
    <w:rsid w:val="00A14769"/>
    <w:rsid w:val="00A14C53"/>
    <w:rsid w:val="00A16151"/>
    <w:rsid w:val="00A16EC6"/>
    <w:rsid w:val="00A17C06"/>
    <w:rsid w:val="00A17E20"/>
    <w:rsid w:val="00A2126E"/>
    <w:rsid w:val="00A21706"/>
    <w:rsid w:val="00A2244D"/>
    <w:rsid w:val="00A24FCC"/>
    <w:rsid w:val="00A25418"/>
    <w:rsid w:val="00A26A90"/>
    <w:rsid w:val="00A26B27"/>
    <w:rsid w:val="00A3071C"/>
    <w:rsid w:val="00A30E4F"/>
    <w:rsid w:val="00A32253"/>
    <w:rsid w:val="00A3310E"/>
    <w:rsid w:val="00A333A0"/>
    <w:rsid w:val="00A33F84"/>
    <w:rsid w:val="00A34684"/>
    <w:rsid w:val="00A37E70"/>
    <w:rsid w:val="00A4161C"/>
    <w:rsid w:val="00A437E1"/>
    <w:rsid w:val="00A4649B"/>
    <w:rsid w:val="00A4685E"/>
    <w:rsid w:val="00A501E0"/>
    <w:rsid w:val="00A50CD4"/>
    <w:rsid w:val="00A51191"/>
    <w:rsid w:val="00A52B0E"/>
    <w:rsid w:val="00A530ED"/>
    <w:rsid w:val="00A53376"/>
    <w:rsid w:val="00A53B2D"/>
    <w:rsid w:val="00A54AFC"/>
    <w:rsid w:val="00A56D62"/>
    <w:rsid w:val="00A56F07"/>
    <w:rsid w:val="00A5762C"/>
    <w:rsid w:val="00A600FC"/>
    <w:rsid w:val="00A60408"/>
    <w:rsid w:val="00A6093B"/>
    <w:rsid w:val="00A60BCA"/>
    <w:rsid w:val="00A619B1"/>
    <w:rsid w:val="00A61E5D"/>
    <w:rsid w:val="00A62724"/>
    <w:rsid w:val="00A638DA"/>
    <w:rsid w:val="00A64FBD"/>
    <w:rsid w:val="00A65B41"/>
    <w:rsid w:val="00A65DB3"/>
    <w:rsid w:val="00A65E00"/>
    <w:rsid w:val="00A66A78"/>
    <w:rsid w:val="00A67095"/>
    <w:rsid w:val="00A6784E"/>
    <w:rsid w:val="00A709AF"/>
    <w:rsid w:val="00A726AE"/>
    <w:rsid w:val="00A7436E"/>
    <w:rsid w:val="00A74899"/>
    <w:rsid w:val="00A74BF3"/>
    <w:rsid w:val="00A74E96"/>
    <w:rsid w:val="00A75A8E"/>
    <w:rsid w:val="00A76004"/>
    <w:rsid w:val="00A7780C"/>
    <w:rsid w:val="00A77A9A"/>
    <w:rsid w:val="00A81433"/>
    <w:rsid w:val="00A81C52"/>
    <w:rsid w:val="00A824DD"/>
    <w:rsid w:val="00A83676"/>
    <w:rsid w:val="00A83B7B"/>
    <w:rsid w:val="00A84274"/>
    <w:rsid w:val="00A850F3"/>
    <w:rsid w:val="00A8600F"/>
    <w:rsid w:val="00A864E3"/>
    <w:rsid w:val="00A87462"/>
    <w:rsid w:val="00A90DED"/>
    <w:rsid w:val="00A94574"/>
    <w:rsid w:val="00A94734"/>
    <w:rsid w:val="00A95203"/>
    <w:rsid w:val="00A95936"/>
    <w:rsid w:val="00A95EC3"/>
    <w:rsid w:val="00A96265"/>
    <w:rsid w:val="00A97084"/>
    <w:rsid w:val="00AA1007"/>
    <w:rsid w:val="00AA1C2C"/>
    <w:rsid w:val="00AA35F6"/>
    <w:rsid w:val="00AA43F0"/>
    <w:rsid w:val="00AA667C"/>
    <w:rsid w:val="00AA6E91"/>
    <w:rsid w:val="00AA7439"/>
    <w:rsid w:val="00AA77ED"/>
    <w:rsid w:val="00AB047E"/>
    <w:rsid w:val="00AB0B0A"/>
    <w:rsid w:val="00AB0BB7"/>
    <w:rsid w:val="00AB22C6"/>
    <w:rsid w:val="00AB2AD0"/>
    <w:rsid w:val="00AB67FC"/>
    <w:rsid w:val="00AB6A1F"/>
    <w:rsid w:val="00AB7C84"/>
    <w:rsid w:val="00AC00F2"/>
    <w:rsid w:val="00AC163D"/>
    <w:rsid w:val="00AC1F5A"/>
    <w:rsid w:val="00AC2C8E"/>
    <w:rsid w:val="00AC2D8A"/>
    <w:rsid w:val="00AC31B5"/>
    <w:rsid w:val="00AC334B"/>
    <w:rsid w:val="00AC3399"/>
    <w:rsid w:val="00AC3C4B"/>
    <w:rsid w:val="00AC3F6C"/>
    <w:rsid w:val="00AC4EA1"/>
    <w:rsid w:val="00AC5381"/>
    <w:rsid w:val="00AC5920"/>
    <w:rsid w:val="00AC614A"/>
    <w:rsid w:val="00AD0E65"/>
    <w:rsid w:val="00AD0F2A"/>
    <w:rsid w:val="00AD168C"/>
    <w:rsid w:val="00AD173F"/>
    <w:rsid w:val="00AD2285"/>
    <w:rsid w:val="00AD2BF2"/>
    <w:rsid w:val="00AD3A8B"/>
    <w:rsid w:val="00AD41C9"/>
    <w:rsid w:val="00AD479E"/>
    <w:rsid w:val="00AD4E90"/>
    <w:rsid w:val="00AD5422"/>
    <w:rsid w:val="00AE02A8"/>
    <w:rsid w:val="00AE07EB"/>
    <w:rsid w:val="00AE175A"/>
    <w:rsid w:val="00AE28AC"/>
    <w:rsid w:val="00AE3E3C"/>
    <w:rsid w:val="00AE4179"/>
    <w:rsid w:val="00AE4425"/>
    <w:rsid w:val="00AE4F4E"/>
    <w:rsid w:val="00AE4FBE"/>
    <w:rsid w:val="00AE650F"/>
    <w:rsid w:val="00AE6555"/>
    <w:rsid w:val="00AE7D16"/>
    <w:rsid w:val="00AF1CDF"/>
    <w:rsid w:val="00AF31A3"/>
    <w:rsid w:val="00AF411A"/>
    <w:rsid w:val="00AF4173"/>
    <w:rsid w:val="00AF4CAA"/>
    <w:rsid w:val="00AF571A"/>
    <w:rsid w:val="00AF60A0"/>
    <w:rsid w:val="00AF67FC"/>
    <w:rsid w:val="00AF7DF5"/>
    <w:rsid w:val="00B006E5"/>
    <w:rsid w:val="00B024C2"/>
    <w:rsid w:val="00B02558"/>
    <w:rsid w:val="00B048EC"/>
    <w:rsid w:val="00B04E82"/>
    <w:rsid w:val="00B05240"/>
    <w:rsid w:val="00B05977"/>
    <w:rsid w:val="00B06FAE"/>
    <w:rsid w:val="00B07700"/>
    <w:rsid w:val="00B133F7"/>
    <w:rsid w:val="00B13921"/>
    <w:rsid w:val="00B14575"/>
    <w:rsid w:val="00B1528C"/>
    <w:rsid w:val="00B15A10"/>
    <w:rsid w:val="00B16ACD"/>
    <w:rsid w:val="00B2043D"/>
    <w:rsid w:val="00B20DA7"/>
    <w:rsid w:val="00B21487"/>
    <w:rsid w:val="00B22ACB"/>
    <w:rsid w:val="00B232D1"/>
    <w:rsid w:val="00B24969"/>
    <w:rsid w:val="00B24DB5"/>
    <w:rsid w:val="00B2622C"/>
    <w:rsid w:val="00B27376"/>
    <w:rsid w:val="00B3021E"/>
    <w:rsid w:val="00B31F9E"/>
    <w:rsid w:val="00B32431"/>
    <w:rsid w:val="00B3268F"/>
    <w:rsid w:val="00B32C2C"/>
    <w:rsid w:val="00B331E3"/>
    <w:rsid w:val="00B33A1A"/>
    <w:rsid w:val="00B33E6C"/>
    <w:rsid w:val="00B35B89"/>
    <w:rsid w:val="00B371CC"/>
    <w:rsid w:val="00B40385"/>
    <w:rsid w:val="00B41CD9"/>
    <w:rsid w:val="00B422F6"/>
    <w:rsid w:val="00B427E6"/>
    <w:rsid w:val="00B428A6"/>
    <w:rsid w:val="00B43E1F"/>
    <w:rsid w:val="00B45FBC"/>
    <w:rsid w:val="00B466BC"/>
    <w:rsid w:val="00B50703"/>
    <w:rsid w:val="00B51A7D"/>
    <w:rsid w:val="00B527BE"/>
    <w:rsid w:val="00B535C2"/>
    <w:rsid w:val="00B543A4"/>
    <w:rsid w:val="00B54C09"/>
    <w:rsid w:val="00B54D0A"/>
    <w:rsid w:val="00B55544"/>
    <w:rsid w:val="00B565BB"/>
    <w:rsid w:val="00B567EE"/>
    <w:rsid w:val="00B61382"/>
    <w:rsid w:val="00B62631"/>
    <w:rsid w:val="00B642FC"/>
    <w:rsid w:val="00B646D5"/>
    <w:rsid w:val="00B64D26"/>
    <w:rsid w:val="00B64FBB"/>
    <w:rsid w:val="00B65F4E"/>
    <w:rsid w:val="00B66754"/>
    <w:rsid w:val="00B700F3"/>
    <w:rsid w:val="00B70B90"/>
    <w:rsid w:val="00B70E22"/>
    <w:rsid w:val="00B72934"/>
    <w:rsid w:val="00B72AD7"/>
    <w:rsid w:val="00B73763"/>
    <w:rsid w:val="00B74819"/>
    <w:rsid w:val="00B76A9E"/>
    <w:rsid w:val="00B7743F"/>
    <w:rsid w:val="00B774CB"/>
    <w:rsid w:val="00B80402"/>
    <w:rsid w:val="00B80B9A"/>
    <w:rsid w:val="00B813EB"/>
    <w:rsid w:val="00B81E23"/>
    <w:rsid w:val="00B823BA"/>
    <w:rsid w:val="00B830B7"/>
    <w:rsid w:val="00B83A78"/>
    <w:rsid w:val="00B848EA"/>
    <w:rsid w:val="00B84B2B"/>
    <w:rsid w:val="00B85420"/>
    <w:rsid w:val="00B85FB0"/>
    <w:rsid w:val="00B90500"/>
    <w:rsid w:val="00B9176C"/>
    <w:rsid w:val="00B92805"/>
    <w:rsid w:val="00B92D18"/>
    <w:rsid w:val="00B935A4"/>
    <w:rsid w:val="00B93943"/>
    <w:rsid w:val="00B950D0"/>
    <w:rsid w:val="00B95B5A"/>
    <w:rsid w:val="00B97154"/>
    <w:rsid w:val="00BA035C"/>
    <w:rsid w:val="00BA1982"/>
    <w:rsid w:val="00BA2D9E"/>
    <w:rsid w:val="00BA561A"/>
    <w:rsid w:val="00BA5B1D"/>
    <w:rsid w:val="00BA7DEB"/>
    <w:rsid w:val="00BB0DC6"/>
    <w:rsid w:val="00BB15E4"/>
    <w:rsid w:val="00BB1E19"/>
    <w:rsid w:val="00BB21D1"/>
    <w:rsid w:val="00BB32F2"/>
    <w:rsid w:val="00BB3B53"/>
    <w:rsid w:val="00BB3F3C"/>
    <w:rsid w:val="00BB4338"/>
    <w:rsid w:val="00BB472A"/>
    <w:rsid w:val="00BB4980"/>
    <w:rsid w:val="00BB507B"/>
    <w:rsid w:val="00BB5788"/>
    <w:rsid w:val="00BB6C0E"/>
    <w:rsid w:val="00BB7B38"/>
    <w:rsid w:val="00BC03F2"/>
    <w:rsid w:val="00BC11E5"/>
    <w:rsid w:val="00BC152B"/>
    <w:rsid w:val="00BC196E"/>
    <w:rsid w:val="00BC27E7"/>
    <w:rsid w:val="00BC4517"/>
    <w:rsid w:val="00BC4BC6"/>
    <w:rsid w:val="00BC52FD"/>
    <w:rsid w:val="00BC533E"/>
    <w:rsid w:val="00BC6E62"/>
    <w:rsid w:val="00BC7053"/>
    <w:rsid w:val="00BC71A8"/>
    <w:rsid w:val="00BC7443"/>
    <w:rsid w:val="00BC774A"/>
    <w:rsid w:val="00BD0648"/>
    <w:rsid w:val="00BD0FFC"/>
    <w:rsid w:val="00BD1040"/>
    <w:rsid w:val="00BD34AA"/>
    <w:rsid w:val="00BD38A2"/>
    <w:rsid w:val="00BD3F5B"/>
    <w:rsid w:val="00BD4900"/>
    <w:rsid w:val="00BD53D7"/>
    <w:rsid w:val="00BD5D61"/>
    <w:rsid w:val="00BD7596"/>
    <w:rsid w:val="00BE0C44"/>
    <w:rsid w:val="00BE1B8B"/>
    <w:rsid w:val="00BE1D71"/>
    <w:rsid w:val="00BE2A18"/>
    <w:rsid w:val="00BE2C01"/>
    <w:rsid w:val="00BE3A45"/>
    <w:rsid w:val="00BE3E01"/>
    <w:rsid w:val="00BE41EC"/>
    <w:rsid w:val="00BE45BF"/>
    <w:rsid w:val="00BE551E"/>
    <w:rsid w:val="00BE56FB"/>
    <w:rsid w:val="00BE5F74"/>
    <w:rsid w:val="00BF050B"/>
    <w:rsid w:val="00BF0749"/>
    <w:rsid w:val="00BF1766"/>
    <w:rsid w:val="00BF347D"/>
    <w:rsid w:val="00BF3DDE"/>
    <w:rsid w:val="00BF4A3E"/>
    <w:rsid w:val="00BF6589"/>
    <w:rsid w:val="00BF6683"/>
    <w:rsid w:val="00BF6F7F"/>
    <w:rsid w:val="00C00647"/>
    <w:rsid w:val="00C02286"/>
    <w:rsid w:val="00C02764"/>
    <w:rsid w:val="00C0362F"/>
    <w:rsid w:val="00C040DB"/>
    <w:rsid w:val="00C04CEF"/>
    <w:rsid w:val="00C0662F"/>
    <w:rsid w:val="00C0669C"/>
    <w:rsid w:val="00C11943"/>
    <w:rsid w:val="00C122D1"/>
    <w:rsid w:val="00C12E96"/>
    <w:rsid w:val="00C134D4"/>
    <w:rsid w:val="00C14292"/>
    <w:rsid w:val="00C14763"/>
    <w:rsid w:val="00C14B3A"/>
    <w:rsid w:val="00C16141"/>
    <w:rsid w:val="00C176FF"/>
    <w:rsid w:val="00C218F0"/>
    <w:rsid w:val="00C22E14"/>
    <w:rsid w:val="00C22E27"/>
    <w:rsid w:val="00C23077"/>
    <w:rsid w:val="00C23258"/>
    <w:rsid w:val="00C232A2"/>
    <w:rsid w:val="00C2363F"/>
    <w:rsid w:val="00C236C8"/>
    <w:rsid w:val="00C2378B"/>
    <w:rsid w:val="00C2389B"/>
    <w:rsid w:val="00C23BE9"/>
    <w:rsid w:val="00C24C9F"/>
    <w:rsid w:val="00C25190"/>
    <w:rsid w:val="00C260B1"/>
    <w:rsid w:val="00C26E56"/>
    <w:rsid w:val="00C27278"/>
    <w:rsid w:val="00C30BAE"/>
    <w:rsid w:val="00C31406"/>
    <w:rsid w:val="00C33DF9"/>
    <w:rsid w:val="00C33F88"/>
    <w:rsid w:val="00C34A20"/>
    <w:rsid w:val="00C37194"/>
    <w:rsid w:val="00C40637"/>
    <w:rsid w:val="00C40F6C"/>
    <w:rsid w:val="00C44426"/>
    <w:rsid w:val="00C445F3"/>
    <w:rsid w:val="00C44843"/>
    <w:rsid w:val="00C451F4"/>
    <w:rsid w:val="00C45EB1"/>
    <w:rsid w:val="00C53246"/>
    <w:rsid w:val="00C536EE"/>
    <w:rsid w:val="00C53B93"/>
    <w:rsid w:val="00C54A3A"/>
    <w:rsid w:val="00C55566"/>
    <w:rsid w:val="00C56448"/>
    <w:rsid w:val="00C56AD6"/>
    <w:rsid w:val="00C56E29"/>
    <w:rsid w:val="00C60E29"/>
    <w:rsid w:val="00C621AC"/>
    <w:rsid w:val="00C62DCE"/>
    <w:rsid w:val="00C667BE"/>
    <w:rsid w:val="00C6766B"/>
    <w:rsid w:val="00C67C07"/>
    <w:rsid w:val="00C719BC"/>
    <w:rsid w:val="00C72223"/>
    <w:rsid w:val="00C73D7D"/>
    <w:rsid w:val="00C74898"/>
    <w:rsid w:val="00C76189"/>
    <w:rsid w:val="00C76417"/>
    <w:rsid w:val="00C7687D"/>
    <w:rsid w:val="00C76933"/>
    <w:rsid w:val="00C7726F"/>
    <w:rsid w:val="00C77B45"/>
    <w:rsid w:val="00C80718"/>
    <w:rsid w:val="00C813DD"/>
    <w:rsid w:val="00C823DA"/>
    <w:rsid w:val="00C824E7"/>
    <w:rsid w:val="00C8259F"/>
    <w:rsid w:val="00C82746"/>
    <w:rsid w:val="00C8312F"/>
    <w:rsid w:val="00C84C47"/>
    <w:rsid w:val="00C858A4"/>
    <w:rsid w:val="00C86AFA"/>
    <w:rsid w:val="00C90DF1"/>
    <w:rsid w:val="00C90E33"/>
    <w:rsid w:val="00C93045"/>
    <w:rsid w:val="00C93A08"/>
    <w:rsid w:val="00C9476B"/>
    <w:rsid w:val="00C952B5"/>
    <w:rsid w:val="00C955D2"/>
    <w:rsid w:val="00C96A57"/>
    <w:rsid w:val="00C96B0A"/>
    <w:rsid w:val="00C96BCA"/>
    <w:rsid w:val="00CA0A5F"/>
    <w:rsid w:val="00CA457F"/>
    <w:rsid w:val="00CA5BBD"/>
    <w:rsid w:val="00CA5C3D"/>
    <w:rsid w:val="00CA635D"/>
    <w:rsid w:val="00CA77F8"/>
    <w:rsid w:val="00CB0172"/>
    <w:rsid w:val="00CB0CEE"/>
    <w:rsid w:val="00CB18D0"/>
    <w:rsid w:val="00CB1B25"/>
    <w:rsid w:val="00CB1C8A"/>
    <w:rsid w:val="00CB24F5"/>
    <w:rsid w:val="00CB2663"/>
    <w:rsid w:val="00CB3B49"/>
    <w:rsid w:val="00CB3BBE"/>
    <w:rsid w:val="00CB3C95"/>
    <w:rsid w:val="00CB59E9"/>
    <w:rsid w:val="00CB77BF"/>
    <w:rsid w:val="00CB7DDE"/>
    <w:rsid w:val="00CC0D6A"/>
    <w:rsid w:val="00CC0F4E"/>
    <w:rsid w:val="00CC246B"/>
    <w:rsid w:val="00CC2C14"/>
    <w:rsid w:val="00CC3831"/>
    <w:rsid w:val="00CC3841"/>
    <w:rsid w:val="00CC3E3D"/>
    <w:rsid w:val="00CC519B"/>
    <w:rsid w:val="00CC75BE"/>
    <w:rsid w:val="00CD0068"/>
    <w:rsid w:val="00CD01EE"/>
    <w:rsid w:val="00CD0254"/>
    <w:rsid w:val="00CD026D"/>
    <w:rsid w:val="00CD12C1"/>
    <w:rsid w:val="00CD214E"/>
    <w:rsid w:val="00CD2995"/>
    <w:rsid w:val="00CD46FA"/>
    <w:rsid w:val="00CD53A7"/>
    <w:rsid w:val="00CD56DB"/>
    <w:rsid w:val="00CD5973"/>
    <w:rsid w:val="00CD6956"/>
    <w:rsid w:val="00CE31A6"/>
    <w:rsid w:val="00CE392C"/>
    <w:rsid w:val="00CE3D49"/>
    <w:rsid w:val="00CE414A"/>
    <w:rsid w:val="00CE7240"/>
    <w:rsid w:val="00CE7CA2"/>
    <w:rsid w:val="00CF09AA"/>
    <w:rsid w:val="00CF1EDC"/>
    <w:rsid w:val="00CF4813"/>
    <w:rsid w:val="00CF4B71"/>
    <w:rsid w:val="00CF5019"/>
    <w:rsid w:val="00CF5233"/>
    <w:rsid w:val="00D0021E"/>
    <w:rsid w:val="00D029B8"/>
    <w:rsid w:val="00D02F60"/>
    <w:rsid w:val="00D0464E"/>
    <w:rsid w:val="00D04A96"/>
    <w:rsid w:val="00D06BA6"/>
    <w:rsid w:val="00D07A7B"/>
    <w:rsid w:val="00D1093C"/>
    <w:rsid w:val="00D10E06"/>
    <w:rsid w:val="00D1293B"/>
    <w:rsid w:val="00D13E6D"/>
    <w:rsid w:val="00D15197"/>
    <w:rsid w:val="00D16820"/>
    <w:rsid w:val="00D169C8"/>
    <w:rsid w:val="00D1793F"/>
    <w:rsid w:val="00D22AF5"/>
    <w:rsid w:val="00D22C7F"/>
    <w:rsid w:val="00D235EA"/>
    <w:rsid w:val="00D247A9"/>
    <w:rsid w:val="00D25439"/>
    <w:rsid w:val="00D2656E"/>
    <w:rsid w:val="00D26E78"/>
    <w:rsid w:val="00D27B67"/>
    <w:rsid w:val="00D30E7B"/>
    <w:rsid w:val="00D319E9"/>
    <w:rsid w:val="00D31DA8"/>
    <w:rsid w:val="00D32721"/>
    <w:rsid w:val="00D328DC"/>
    <w:rsid w:val="00D32DFB"/>
    <w:rsid w:val="00D33387"/>
    <w:rsid w:val="00D402FB"/>
    <w:rsid w:val="00D40926"/>
    <w:rsid w:val="00D41B63"/>
    <w:rsid w:val="00D45603"/>
    <w:rsid w:val="00D45C3F"/>
    <w:rsid w:val="00D4720B"/>
    <w:rsid w:val="00D47D7A"/>
    <w:rsid w:val="00D50ABD"/>
    <w:rsid w:val="00D510D8"/>
    <w:rsid w:val="00D51B88"/>
    <w:rsid w:val="00D529DB"/>
    <w:rsid w:val="00D533A8"/>
    <w:rsid w:val="00D55290"/>
    <w:rsid w:val="00D561BB"/>
    <w:rsid w:val="00D57674"/>
    <w:rsid w:val="00D57791"/>
    <w:rsid w:val="00D6046A"/>
    <w:rsid w:val="00D60A52"/>
    <w:rsid w:val="00D60AA4"/>
    <w:rsid w:val="00D62870"/>
    <w:rsid w:val="00D635BE"/>
    <w:rsid w:val="00D64DF4"/>
    <w:rsid w:val="00D655D9"/>
    <w:rsid w:val="00D65872"/>
    <w:rsid w:val="00D676F3"/>
    <w:rsid w:val="00D7059C"/>
    <w:rsid w:val="00D70EF5"/>
    <w:rsid w:val="00D71024"/>
    <w:rsid w:val="00D71A25"/>
    <w:rsid w:val="00D71FCF"/>
    <w:rsid w:val="00D72779"/>
    <w:rsid w:val="00D72A54"/>
    <w:rsid w:val="00D72CC1"/>
    <w:rsid w:val="00D7329B"/>
    <w:rsid w:val="00D75017"/>
    <w:rsid w:val="00D763D4"/>
    <w:rsid w:val="00D76513"/>
    <w:rsid w:val="00D76EC9"/>
    <w:rsid w:val="00D80E7D"/>
    <w:rsid w:val="00D81397"/>
    <w:rsid w:val="00D814E5"/>
    <w:rsid w:val="00D848B9"/>
    <w:rsid w:val="00D85FE3"/>
    <w:rsid w:val="00D8685D"/>
    <w:rsid w:val="00D86AAC"/>
    <w:rsid w:val="00D90B53"/>
    <w:rsid w:val="00D90E69"/>
    <w:rsid w:val="00D91227"/>
    <w:rsid w:val="00D91337"/>
    <w:rsid w:val="00D91368"/>
    <w:rsid w:val="00D93106"/>
    <w:rsid w:val="00D933E9"/>
    <w:rsid w:val="00D94006"/>
    <w:rsid w:val="00D941B5"/>
    <w:rsid w:val="00D9505D"/>
    <w:rsid w:val="00D95135"/>
    <w:rsid w:val="00D953D0"/>
    <w:rsid w:val="00D959F5"/>
    <w:rsid w:val="00D96884"/>
    <w:rsid w:val="00D977DA"/>
    <w:rsid w:val="00DA02A3"/>
    <w:rsid w:val="00DA0AD5"/>
    <w:rsid w:val="00DA2904"/>
    <w:rsid w:val="00DA3FDD"/>
    <w:rsid w:val="00DA61E9"/>
    <w:rsid w:val="00DA7017"/>
    <w:rsid w:val="00DA7028"/>
    <w:rsid w:val="00DA764D"/>
    <w:rsid w:val="00DA7745"/>
    <w:rsid w:val="00DA7C5B"/>
    <w:rsid w:val="00DB170A"/>
    <w:rsid w:val="00DB1AD2"/>
    <w:rsid w:val="00DB1D6A"/>
    <w:rsid w:val="00DB2B58"/>
    <w:rsid w:val="00DB2BAE"/>
    <w:rsid w:val="00DB3D20"/>
    <w:rsid w:val="00DB5206"/>
    <w:rsid w:val="00DB5DF5"/>
    <w:rsid w:val="00DB6276"/>
    <w:rsid w:val="00DB63F5"/>
    <w:rsid w:val="00DB7717"/>
    <w:rsid w:val="00DC1C6B"/>
    <w:rsid w:val="00DC28CE"/>
    <w:rsid w:val="00DC2C2E"/>
    <w:rsid w:val="00DC2F1F"/>
    <w:rsid w:val="00DC4AF0"/>
    <w:rsid w:val="00DC7886"/>
    <w:rsid w:val="00DD0CF2"/>
    <w:rsid w:val="00DD34C8"/>
    <w:rsid w:val="00DD48AF"/>
    <w:rsid w:val="00DD6AD5"/>
    <w:rsid w:val="00DD7253"/>
    <w:rsid w:val="00DE0E6A"/>
    <w:rsid w:val="00DE13C0"/>
    <w:rsid w:val="00DE1554"/>
    <w:rsid w:val="00DE2901"/>
    <w:rsid w:val="00DE39D1"/>
    <w:rsid w:val="00DE4C4C"/>
    <w:rsid w:val="00DE590F"/>
    <w:rsid w:val="00DE6104"/>
    <w:rsid w:val="00DE6331"/>
    <w:rsid w:val="00DE6EA1"/>
    <w:rsid w:val="00DE7DC1"/>
    <w:rsid w:val="00DF3E49"/>
    <w:rsid w:val="00DF3F7E"/>
    <w:rsid w:val="00DF4056"/>
    <w:rsid w:val="00DF7648"/>
    <w:rsid w:val="00E00E29"/>
    <w:rsid w:val="00E015AA"/>
    <w:rsid w:val="00E01BDC"/>
    <w:rsid w:val="00E0221D"/>
    <w:rsid w:val="00E0225B"/>
    <w:rsid w:val="00E0289C"/>
    <w:rsid w:val="00E02BAB"/>
    <w:rsid w:val="00E02CF3"/>
    <w:rsid w:val="00E04CEB"/>
    <w:rsid w:val="00E060BC"/>
    <w:rsid w:val="00E07B7A"/>
    <w:rsid w:val="00E10626"/>
    <w:rsid w:val="00E11420"/>
    <w:rsid w:val="00E12E8E"/>
    <w:rsid w:val="00E132FB"/>
    <w:rsid w:val="00E13CA0"/>
    <w:rsid w:val="00E170B7"/>
    <w:rsid w:val="00E177DD"/>
    <w:rsid w:val="00E20900"/>
    <w:rsid w:val="00E20C7F"/>
    <w:rsid w:val="00E21C01"/>
    <w:rsid w:val="00E22011"/>
    <w:rsid w:val="00E23345"/>
    <w:rsid w:val="00E2396E"/>
    <w:rsid w:val="00E24728"/>
    <w:rsid w:val="00E2637C"/>
    <w:rsid w:val="00E26831"/>
    <w:rsid w:val="00E276AC"/>
    <w:rsid w:val="00E305DA"/>
    <w:rsid w:val="00E31933"/>
    <w:rsid w:val="00E33D23"/>
    <w:rsid w:val="00E34043"/>
    <w:rsid w:val="00E347D5"/>
    <w:rsid w:val="00E34A35"/>
    <w:rsid w:val="00E34BF3"/>
    <w:rsid w:val="00E36F09"/>
    <w:rsid w:val="00E37271"/>
    <w:rsid w:val="00E37C2F"/>
    <w:rsid w:val="00E41C28"/>
    <w:rsid w:val="00E41E0D"/>
    <w:rsid w:val="00E42CCE"/>
    <w:rsid w:val="00E43584"/>
    <w:rsid w:val="00E44F74"/>
    <w:rsid w:val="00E46308"/>
    <w:rsid w:val="00E46C63"/>
    <w:rsid w:val="00E51E17"/>
    <w:rsid w:val="00E52424"/>
    <w:rsid w:val="00E52DAB"/>
    <w:rsid w:val="00E53313"/>
    <w:rsid w:val="00E539B0"/>
    <w:rsid w:val="00E55994"/>
    <w:rsid w:val="00E60606"/>
    <w:rsid w:val="00E60C66"/>
    <w:rsid w:val="00E6112E"/>
    <w:rsid w:val="00E6164D"/>
    <w:rsid w:val="00E618C9"/>
    <w:rsid w:val="00E6202B"/>
    <w:rsid w:val="00E62774"/>
    <w:rsid w:val="00E6307C"/>
    <w:rsid w:val="00E63313"/>
    <w:rsid w:val="00E63447"/>
    <w:rsid w:val="00E636FA"/>
    <w:rsid w:val="00E646A0"/>
    <w:rsid w:val="00E665DF"/>
    <w:rsid w:val="00E6666E"/>
    <w:rsid w:val="00E66C50"/>
    <w:rsid w:val="00E673D1"/>
    <w:rsid w:val="00E679D3"/>
    <w:rsid w:val="00E71208"/>
    <w:rsid w:val="00E71444"/>
    <w:rsid w:val="00E71C4D"/>
    <w:rsid w:val="00E71C91"/>
    <w:rsid w:val="00E720A1"/>
    <w:rsid w:val="00E72321"/>
    <w:rsid w:val="00E729C2"/>
    <w:rsid w:val="00E73E92"/>
    <w:rsid w:val="00E741D2"/>
    <w:rsid w:val="00E74FB6"/>
    <w:rsid w:val="00E75DDA"/>
    <w:rsid w:val="00E7686A"/>
    <w:rsid w:val="00E773E8"/>
    <w:rsid w:val="00E81526"/>
    <w:rsid w:val="00E83024"/>
    <w:rsid w:val="00E83ADD"/>
    <w:rsid w:val="00E847FC"/>
    <w:rsid w:val="00E84F38"/>
    <w:rsid w:val="00E85623"/>
    <w:rsid w:val="00E8590D"/>
    <w:rsid w:val="00E862B7"/>
    <w:rsid w:val="00E87016"/>
    <w:rsid w:val="00E87441"/>
    <w:rsid w:val="00E91385"/>
    <w:rsid w:val="00E91BCC"/>
    <w:rsid w:val="00E91FAE"/>
    <w:rsid w:val="00E922D2"/>
    <w:rsid w:val="00E936B1"/>
    <w:rsid w:val="00E96BE6"/>
    <w:rsid w:val="00E96E3F"/>
    <w:rsid w:val="00EA0525"/>
    <w:rsid w:val="00EA0E91"/>
    <w:rsid w:val="00EA1B0E"/>
    <w:rsid w:val="00EA1B2E"/>
    <w:rsid w:val="00EA270C"/>
    <w:rsid w:val="00EA4974"/>
    <w:rsid w:val="00EA52E9"/>
    <w:rsid w:val="00EA532E"/>
    <w:rsid w:val="00EA7B08"/>
    <w:rsid w:val="00EB06D9"/>
    <w:rsid w:val="00EB0705"/>
    <w:rsid w:val="00EB192B"/>
    <w:rsid w:val="00EB19ED"/>
    <w:rsid w:val="00EB1CAB"/>
    <w:rsid w:val="00EB28F4"/>
    <w:rsid w:val="00EB359C"/>
    <w:rsid w:val="00EB5C82"/>
    <w:rsid w:val="00EC013F"/>
    <w:rsid w:val="00EC0F5A"/>
    <w:rsid w:val="00EC3A95"/>
    <w:rsid w:val="00EC4265"/>
    <w:rsid w:val="00EC4CEB"/>
    <w:rsid w:val="00EC5E7B"/>
    <w:rsid w:val="00EC659E"/>
    <w:rsid w:val="00EC7061"/>
    <w:rsid w:val="00EC75F1"/>
    <w:rsid w:val="00EC7A3C"/>
    <w:rsid w:val="00ED03D5"/>
    <w:rsid w:val="00ED2072"/>
    <w:rsid w:val="00ED2AE0"/>
    <w:rsid w:val="00ED4523"/>
    <w:rsid w:val="00ED4774"/>
    <w:rsid w:val="00ED5553"/>
    <w:rsid w:val="00ED5E36"/>
    <w:rsid w:val="00ED6961"/>
    <w:rsid w:val="00EE0BB2"/>
    <w:rsid w:val="00EE1E62"/>
    <w:rsid w:val="00EE359A"/>
    <w:rsid w:val="00EE3E82"/>
    <w:rsid w:val="00EE7E25"/>
    <w:rsid w:val="00EF0354"/>
    <w:rsid w:val="00EF0B96"/>
    <w:rsid w:val="00EF0ED8"/>
    <w:rsid w:val="00EF241F"/>
    <w:rsid w:val="00EF2B7C"/>
    <w:rsid w:val="00EF3486"/>
    <w:rsid w:val="00EF3E9D"/>
    <w:rsid w:val="00EF47AF"/>
    <w:rsid w:val="00EF53B6"/>
    <w:rsid w:val="00EF5520"/>
    <w:rsid w:val="00EF7A43"/>
    <w:rsid w:val="00F007CB"/>
    <w:rsid w:val="00F00B73"/>
    <w:rsid w:val="00F01CB1"/>
    <w:rsid w:val="00F02115"/>
    <w:rsid w:val="00F02154"/>
    <w:rsid w:val="00F0393B"/>
    <w:rsid w:val="00F03FB8"/>
    <w:rsid w:val="00F049D3"/>
    <w:rsid w:val="00F049E6"/>
    <w:rsid w:val="00F05CB6"/>
    <w:rsid w:val="00F06475"/>
    <w:rsid w:val="00F07563"/>
    <w:rsid w:val="00F07B78"/>
    <w:rsid w:val="00F115CA"/>
    <w:rsid w:val="00F11F9E"/>
    <w:rsid w:val="00F126CE"/>
    <w:rsid w:val="00F13B8B"/>
    <w:rsid w:val="00F14817"/>
    <w:rsid w:val="00F14EBA"/>
    <w:rsid w:val="00F1510F"/>
    <w:rsid w:val="00F1533A"/>
    <w:rsid w:val="00F1565C"/>
    <w:rsid w:val="00F15E5A"/>
    <w:rsid w:val="00F16748"/>
    <w:rsid w:val="00F173FD"/>
    <w:rsid w:val="00F17F0A"/>
    <w:rsid w:val="00F2004C"/>
    <w:rsid w:val="00F20657"/>
    <w:rsid w:val="00F20EA5"/>
    <w:rsid w:val="00F22E38"/>
    <w:rsid w:val="00F2445F"/>
    <w:rsid w:val="00F2668F"/>
    <w:rsid w:val="00F27305"/>
    <w:rsid w:val="00F2742F"/>
    <w:rsid w:val="00F2753B"/>
    <w:rsid w:val="00F33F8B"/>
    <w:rsid w:val="00F340B2"/>
    <w:rsid w:val="00F35D47"/>
    <w:rsid w:val="00F37E26"/>
    <w:rsid w:val="00F40E37"/>
    <w:rsid w:val="00F43077"/>
    <w:rsid w:val="00F43390"/>
    <w:rsid w:val="00F43ADE"/>
    <w:rsid w:val="00F4439A"/>
    <w:rsid w:val="00F443B2"/>
    <w:rsid w:val="00F458D8"/>
    <w:rsid w:val="00F50237"/>
    <w:rsid w:val="00F524A4"/>
    <w:rsid w:val="00F52739"/>
    <w:rsid w:val="00F53596"/>
    <w:rsid w:val="00F537AD"/>
    <w:rsid w:val="00F55477"/>
    <w:rsid w:val="00F55BA8"/>
    <w:rsid w:val="00F55DB1"/>
    <w:rsid w:val="00F56ACA"/>
    <w:rsid w:val="00F57AE6"/>
    <w:rsid w:val="00F57D62"/>
    <w:rsid w:val="00F600FE"/>
    <w:rsid w:val="00F602EA"/>
    <w:rsid w:val="00F6200E"/>
    <w:rsid w:val="00F62E4D"/>
    <w:rsid w:val="00F641D9"/>
    <w:rsid w:val="00F64522"/>
    <w:rsid w:val="00F66B34"/>
    <w:rsid w:val="00F675B9"/>
    <w:rsid w:val="00F711C9"/>
    <w:rsid w:val="00F73D2D"/>
    <w:rsid w:val="00F743EC"/>
    <w:rsid w:val="00F74C59"/>
    <w:rsid w:val="00F7580B"/>
    <w:rsid w:val="00F75C3A"/>
    <w:rsid w:val="00F77C20"/>
    <w:rsid w:val="00F81D44"/>
    <w:rsid w:val="00F82E30"/>
    <w:rsid w:val="00F831CB"/>
    <w:rsid w:val="00F848A3"/>
    <w:rsid w:val="00F84ACF"/>
    <w:rsid w:val="00F84BB7"/>
    <w:rsid w:val="00F85742"/>
    <w:rsid w:val="00F85BF8"/>
    <w:rsid w:val="00F86795"/>
    <w:rsid w:val="00F871CE"/>
    <w:rsid w:val="00F87648"/>
    <w:rsid w:val="00F87792"/>
    <w:rsid w:val="00F87802"/>
    <w:rsid w:val="00F90872"/>
    <w:rsid w:val="00F92C0A"/>
    <w:rsid w:val="00F9415B"/>
    <w:rsid w:val="00F967EA"/>
    <w:rsid w:val="00FA13C2"/>
    <w:rsid w:val="00FA23C7"/>
    <w:rsid w:val="00FA47BA"/>
    <w:rsid w:val="00FA5318"/>
    <w:rsid w:val="00FA5709"/>
    <w:rsid w:val="00FA60DF"/>
    <w:rsid w:val="00FA6BFD"/>
    <w:rsid w:val="00FA7F91"/>
    <w:rsid w:val="00FB0298"/>
    <w:rsid w:val="00FB03E6"/>
    <w:rsid w:val="00FB0ECF"/>
    <w:rsid w:val="00FB121C"/>
    <w:rsid w:val="00FB1CDD"/>
    <w:rsid w:val="00FB1FBF"/>
    <w:rsid w:val="00FB2C2F"/>
    <w:rsid w:val="00FB305C"/>
    <w:rsid w:val="00FB312E"/>
    <w:rsid w:val="00FB3E60"/>
    <w:rsid w:val="00FB52E4"/>
    <w:rsid w:val="00FB65AC"/>
    <w:rsid w:val="00FB6863"/>
    <w:rsid w:val="00FC0736"/>
    <w:rsid w:val="00FC14A9"/>
    <w:rsid w:val="00FC29AA"/>
    <w:rsid w:val="00FC2E3D"/>
    <w:rsid w:val="00FC3BDE"/>
    <w:rsid w:val="00FC5EBD"/>
    <w:rsid w:val="00FC6D1E"/>
    <w:rsid w:val="00FD0417"/>
    <w:rsid w:val="00FD1DBE"/>
    <w:rsid w:val="00FD25A7"/>
    <w:rsid w:val="00FD27B6"/>
    <w:rsid w:val="00FD3689"/>
    <w:rsid w:val="00FD37F2"/>
    <w:rsid w:val="00FD42A3"/>
    <w:rsid w:val="00FD42D9"/>
    <w:rsid w:val="00FD7468"/>
    <w:rsid w:val="00FD7CE0"/>
    <w:rsid w:val="00FE0B3B"/>
    <w:rsid w:val="00FE1294"/>
    <w:rsid w:val="00FE1BE2"/>
    <w:rsid w:val="00FE2227"/>
    <w:rsid w:val="00FE2655"/>
    <w:rsid w:val="00FE69AF"/>
    <w:rsid w:val="00FE730A"/>
    <w:rsid w:val="00FF031E"/>
    <w:rsid w:val="00FF056E"/>
    <w:rsid w:val="00FF1DD7"/>
    <w:rsid w:val="00FF1E16"/>
    <w:rsid w:val="00FF28D8"/>
    <w:rsid w:val="00FF32F6"/>
    <w:rsid w:val="00FF4453"/>
    <w:rsid w:val="00FF65B8"/>
    <w:rsid w:val="00FF6BC9"/>
    <w:rsid w:val="00FF7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6DF2F3"/>
  <w15:docId w15:val="{5C56664D-23E4-4566-9178-CC76F7C9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22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227B14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styleId="Hipercze">
    <w:name w:val="Hyperlink"/>
    <w:basedOn w:val="Domylnaczcionkaakapitu"/>
    <w:uiPriority w:val="99"/>
    <w:semiHidden/>
    <w:rsid w:val="00893F0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3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inski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70</TotalTime>
  <Pages>1</Pages>
  <Words>2199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15365</CharactersWithSpaces>
  <SharedDoc>false</SharedDoc>
  <HLinks>
    <vt:vector size="24" baseType="variant">
      <vt:variant>
        <vt:i4>2424946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https://sip.legalis.pl/document-view.seam?documentId=mfrxilrsgm4tkna&amp;refSource=hyp</vt:lpwstr>
      </vt:variant>
      <vt:variant>
        <vt:lpwstr/>
      </vt:variant>
      <vt:variant>
        <vt:i4>5963779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https://sip.legalis.pl/document-view.seam?documentId=mfrxilrsgm4tknboobqxalryheyta&amp;refSource=hyp</vt:lpwstr>
      </vt:variant>
      <vt:variant>
        <vt:lpwstr/>
      </vt:variant>
      <vt:variant>
        <vt:i4>5963779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https://sip.legalis.pl/document-view.seam?documentId=mfrxilrsgm4tknboobqxalryheyta&amp;refSource=hyp</vt:lpwstr>
      </vt:variant>
      <vt:variant>
        <vt:lpwstr/>
      </vt:variant>
      <vt:variant>
        <vt:i4>5046288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https://sip.legalis.pl/document-view.seam?documentId=mfrxilrrgm2tgnrugy3tqltqmfyc4mjshazdsmzvge&amp;refSource=hyp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Janusz Osiński</dc:creator>
  <cp:keywords/>
  <cp:lastModifiedBy>Markowska Anna</cp:lastModifiedBy>
  <cp:revision>14</cp:revision>
  <cp:lastPrinted>2012-04-24T00:39:00Z</cp:lastPrinted>
  <dcterms:created xsi:type="dcterms:W3CDTF">2026-05-26T09:30:00Z</dcterms:created>
  <dcterms:modified xsi:type="dcterms:W3CDTF">2026-06-30T19:38:00Z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